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6B7085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6B7085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การต่ออายุใบอนุญาตผลิต นำเข้า ส่งออก หรือมีไว้ในครอบครองซึ่งวัตถุอันตรายชนิดที่ </w:t>
      </w:r>
      <w:r w:rsidR="00C81DB8" w:rsidRPr="006B7085">
        <w:rPr>
          <w:rFonts w:asciiTheme="minorBidi" w:hAnsiTheme="minorBidi"/>
          <w:b/>
          <w:bCs/>
          <w:noProof/>
          <w:sz w:val="30"/>
          <w:szCs w:val="30"/>
        </w:rPr>
        <w:t>3</w:t>
      </w:r>
    </w:p>
    <w:p w:rsidR="00D239AD" w:rsidRPr="006B7085" w:rsidRDefault="00D239AD" w:rsidP="00D239AD">
      <w:pPr>
        <w:spacing w:after="0" w:line="240" w:lineRule="auto"/>
        <w:rPr>
          <w:rFonts w:asciiTheme="minorBidi" w:hAnsiTheme="minorBidi"/>
          <w:sz w:val="30"/>
          <w:szCs w:val="30"/>
          <w:cs/>
          <w:lang w:bidi="th-TH"/>
        </w:rPr>
      </w:pPr>
      <w:r w:rsidRPr="006B7085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6B7085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6B7085">
        <w:rPr>
          <w:rFonts w:asciiTheme="minorBidi" w:hAnsiTheme="minorBidi"/>
          <w:sz w:val="30"/>
          <w:szCs w:val="30"/>
          <w:lang w:bidi="th-TH"/>
        </w:rPr>
        <w:t>:</w:t>
      </w:r>
      <w:r w:rsidRPr="006B7085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216AE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E6213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6B7085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6B7085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6B7085">
        <w:rPr>
          <w:rFonts w:asciiTheme="minorBidi" w:hAnsiTheme="minorBidi"/>
          <w:sz w:val="30"/>
          <w:szCs w:val="30"/>
          <w:lang w:bidi="th-TH"/>
        </w:rPr>
        <w:t>:</w:t>
      </w:r>
      <w:r w:rsidRPr="006B7085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6B7085" w:rsidRDefault="007264A5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<v:stroke joinstyle="miter"/>
            <o:lock v:ext="edit" shapetype="f"/>
          </v:line>
        </w:pict>
      </w:r>
    </w:p>
    <w:p w:rsidR="002B2D62" w:rsidRPr="006B7085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6B7085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6B7085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การต่ออายุใบอนุญาตผลิต นำเข้า ส่งออก หรือมีไว้ในครอบครองซึ่งวัตถุอันตรายชนิดที่ </w:t>
      </w:r>
      <w:r w:rsidR="00C81DB8" w:rsidRPr="006B7085">
        <w:rPr>
          <w:rFonts w:asciiTheme="minorBidi" w:hAnsiTheme="minorBidi"/>
          <w:noProof/>
          <w:sz w:val="30"/>
          <w:szCs w:val="30"/>
        </w:rPr>
        <w:t>3</w:t>
      </w:r>
    </w:p>
    <w:p w:rsidR="00132E1B" w:rsidRPr="0013508B" w:rsidRDefault="00600A25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13508B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13508B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3508B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216AE" w:rsidRPr="0013508B">
        <w:rPr>
          <w:rFonts w:ascii="Cordia New" w:hAnsi="Cordia New"/>
          <w:sz w:val="30"/>
          <w:szCs w:val="30"/>
          <w:lang w:bidi="th-TH"/>
        </w:rPr>
        <w:t>:</w:t>
      </w:r>
      <w:r w:rsidR="00C216AE" w:rsidRPr="0013508B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C216AE" w:rsidRPr="0013508B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E6213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6B7085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3508B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13508B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3508B">
        <w:rPr>
          <w:rFonts w:asciiTheme="minorBidi" w:hAnsiTheme="minorBidi" w:cs="Cordia New"/>
          <w:b/>
          <w:bCs/>
          <w:noProof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13508B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</w:t>
      </w:r>
      <w:r w:rsidR="00C81DB8" w:rsidRPr="0013508B">
        <w:rPr>
          <w:rFonts w:asciiTheme="minorBidi" w:hAnsiTheme="minorBidi" w:cs="Cordia New"/>
          <w:b/>
          <w:bCs/>
          <w:noProof/>
          <w:color w:val="0D0D0D" w:themeColor="text1" w:themeTint="F2"/>
          <w:sz w:val="30"/>
          <w:szCs w:val="30"/>
          <w:cs/>
          <w:lang w:bidi="th-TH"/>
        </w:rPr>
        <w:t>ว</w:t>
      </w:r>
      <w:r w:rsidRPr="0013508B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6B7085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6B7085">
        <w:rPr>
          <w:rFonts w:asciiTheme="minorBidi" w:hAnsiTheme="minorBidi"/>
          <w:noProof/>
          <w:sz w:val="30"/>
          <w:szCs w:val="30"/>
        </w:rPr>
        <w:t>/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6B7085">
        <w:rPr>
          <w:rFonts w:asciiTheme="minorBidi" w:hAnsiTheme="minorBidi"/>
          <w:noProof/>
          <w:sz w:val="30"/>
          <w:szCs w:val="30"/>
        </w:rPr>
        <w:t>/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6B7085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B7085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6B7085" w:rsidTr="00DB2D1B">
        <w:tc>
          <w:tcPr>
            <w:tcW w:w="675" w:type="dxa"/>
          </w:tcPr>
          <w:p w:rsidR="00394708" w:rsidRPr="006B7085" w:rsidRDefault="00394708" w:rsidP="00DB2D1B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6B7085" w:rsidRDefault="00394708" w:rsidP="00DB2D1B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6B7085" w:rsidTr="00DB2D1B">
        <w:tc>
          <w:tcPr>
            <w:tcW w:w="675" w:type="dxa"/>
          </w:tcPr>
          <w:p w:rsidR="00394708" w:rsidRPr="006B7085" w:rsidRDefault="00394708" w:rsidP="00DB2D1B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6B7085" w:rsidRDefault="00394708" w:rsidP="00DB2D1B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กฎกระทรวง 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(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2537)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ออกตามความในพระราชบัญญัติวัตถุอันตราย 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และกฎกระทรวง ฉบับที่ 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4 (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2555)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ออกตามความในพระราชบัญญัติวัตถุอันตราย 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 2535</w:t>
            </w:r>
          </w:p>
        </w:tc>
      </w:tr>
      <w:tr w:rsidR="0087182F" w:rsidRPr="006B7085" w:rsidTr="00DB2D1B">
        <w:tc>
          <w:tcPr>
            <w:tcW w:w="675" w:type="dxa"/>
          </w:tcPr>
          <w:p w:rsidR="00394708" w:rsidRPr="006B7085" w:rsidRDefault="00394708" w:rsidP="00DB2D1B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6B7085" w:rsidRDefault="00394708" w:rsidP="00DB2D1B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883B9E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6B7085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6B7085">
        <w:rPr>
          <w:rFonts w:asciiTheme="minorBidi" w:hAnsiTheme="minorBidi"/>
          <w:noProof/>
          <w:sz w:val="30"/>
          <w:szCs w:val="30"/>
        </w:rPr>
        <w:t>/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6B7085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6B7085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7B7077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ส่วนกลาง,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6B7085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BD41F6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6B7085">
        <w:rPr>
          <w:rFonts w:asciiTheme="minorBidi" w:hAnsiTheme="minorBidi"/>
          <w:noProof/>
          <w:sz w:val="30"/>
          <w:szCs w:val="30"/>
        </w:rPr>
        <w:t>.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6B7085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6B7085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6B7085">
        <w:rPr>
          <w:rFonts w:asciiTheme="minorBidi" w:hAnsiTheme="minorBidi"/>
          <w:noProof/>
          <w:sz w:val="30"/>
          <w:szCs w:val="30"/>
        </w:rPr>
        <w:t>.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6B7085">
        <w:rPr>
          <w:rFonts w:asciiTheme="minorBidi" w:hAnsiTheme="minorBidi"/>
          <w:noProof/>
          <w:sz w:val="30"/>
          <w:szCs w:val="30"/>
        </w:rPr>
        <w:t>. 2557</w:t>
      </w:r>
      <w:r w:rsidR="00C77AEA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6B7085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6B7085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6B7085">
        <w:rPr>
          <w:rFonts w:asciiTheme="minorBidi" w:hAnsiTheme="minorBidi"/>
          <w:sz w:val="30"/>
          <w:szCs w:val="30"/>
          <w:cs/>
          <w:lang w:bidi="th-TH"/>
        </w:rPr>
        <w:tab/>
      </w:r>
      <w:r w:rsidR="00C81DB8" w:rsidRPr="006B7085">
        <w:rPr>
          <w:rFonts w:asciiTheme="minorBidi" w:hAnsiTheme="minorBidi"/>
          <w:noProof/>
          <w:sz w:val="30"/>
          <w:szCs w:val="30"/>
        </w:rPr>
        <w:t>5</w:t>
      </w:r>
      <w:r w:rsidR="00C81DB8" w:rsidRPr="006B7085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6B7085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6B7085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6B7085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05000C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  <w:r w:rsidR="00C81DB8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6B7085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จำนวนคำขอที่มากที่สุด</w:t>
      </w:r>
      <w:r w:rsidR="0005000C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 </w:t>
      </w:r>
      <w:r w:rsidR="0005000C">
        <w:rPr>
          <w:rFonts w:asciiTheme="minorBidi" w:hAnsiTheme="minorBidi" w:hint="cs"/>
          <w:sz w:val="30"/>
          <w:szCs w:val="30"/>
          <w:cs/>
          <w:lang w:bidi="th-TH"/>
        </w:rPr>
        <w:t>0</w:t>
      </w:r>
      <w:r w:rsidR="00C81DB8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6B7085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05000C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760D0B" w:rsidRPr="006B7085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การต่ออายุใบอนุญาตผลิต นำเข้า ส่งออก หรือมีไว้ในครอบครองซึ่งวัตถุอันตรายชนิดที่ </w:t>
      </w:r>
      <w:r w:rsidR="00094F82" w:rsidRPr="006B7085">
        <w:rPr>
          <w:rFonts w:asciiTheme="minorBidi" w:hAnsiTheme="minorBidi"/>
          <w:noProof/>
          <w:sz w:val="30"/>
          <w:szCs w:val="30"/>
        </w:rPr>
        <w:t xml:space="preserve">3  </w:t>
      </w:r>
      <w:r w:rsidR="00094F82" w:rsidRPr="006B7085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229AE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3229AE" w:rsidRPr="0066735F" w:rsidTr="005A5461">
        <w:tc>
          <w:tcPr>
            <w:tcW w:w="675" w:type="dxa"/>
          </w:tcPr>
          <w:p w:rsidR="003229AE" w:rsidRPr="00955917" w:rsidRDefault="003229AE" w:rsidP="005A5461">
            <w:pPr>
              <w:spacing w:after="0" w:line="240" w:lineRule="auto"/>
              <w:jc w:val="center"/>
              <w:rPr>
                <w:rFonts w:ascii="Cordia New" w:hAnsi="Cordia New" w:cs="Cordia New"/>
                <w:sz w:val="30"/>
                <w:szCs w:val="30"/>
              </w:rPr>
            </w:pPr>
            <w:r w:rsidRPr="00955917">
              <w:rPr>
                <w:rFonts w:ascii="Cordia New" w:hAnsi="Cordia New" w:cs="Cordia New" w:hint="cs"/>
                <w:sz w:val="30"/>
                <w:szCs w:val="30"/>
                <w:cs/>
              </w:rPr>
              <w:t>1</w:t>
            </w:r>
            <w:r w:rsidRPr="00955917">
              <w:rPr>
                <w:rFonts w:ascii="Cordia New" w:hAnsi="Cordia New" w:cs="Cordia New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229AE" w:rsidRPr="00955917" w:rsidRDefault="003229AE" w:rsidP="005A5461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 w:rsidRPr="00955917">
              <w:rPr>
                <w:rFonts w:ascii="Cordia New" w:hAnsi="Cordia New" w:cs="Cordia New" w:hint="cs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สำนักงานสาธารณสุขจังหวัด</w:t>
            </w:r>
            <w:r w:rsidRPr="00955917">
              <w:rPr>
                <w:rFonts w:ascii="Cordia New" w:hAnsi="Cordia New" w:cs="Cordia New" w:hint="cs"/>
                <w:iCs/>
                <w:sz w:val="30"/>
                <w:szCs w:val="30"/>
                <w:cs/>
                <w:lang w:bidi="th-TH"/>
              </w:rPr>
              <w:t xml:space="preserve">แพร่ ถนนบ้านใหม่ ตำบลในเวียง อำเภอเมือง จังหวัดแพร่ โทร 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  <w:t>0 5462 1096</w:t>
            </w:r>
          </w:p>
          <w:p w:rsidR="003229AE" w:rsidRPr="00955917" w:rsidRDefault="003229AE" w:rsidP="005A5461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ติดต่อด้วยตนเอง</w:t>
            </w:r>
            <w:r w:rsidRPr="00955917">
              <w:rPr>
                <w:rFonts w:ascii="Cordia New" w:hAnsi="Cordia New" w:cs="Cordia New" w:hint="cs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ณ</w:t>
            </w:r>
            <w:r w:rsidRPr="00955917">
              <w:rPr>
                <w:rFonts w:ascii="Cordia New" w:hAnsi="Cordia New" w:cs="Cordia New" w:hint="cs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</w:t>
            </w:r>
          </w:p>
          <w:p w:rsidR="003229AE" w:rsidRPr="00955917" w:rsidRDefault="003229AE" w:rsidP="005A5461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  <w:t>(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3229AE" w:rsidRPr="00955917" w:rsidRDefault="003229AE" w:rsidP="005A5461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  <w:t xml:space="preserve">08:30 - 16:30 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น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  <w:t>. (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  <w:t>)</w:t>
            </w:r>
          </w:p>
          <w:p w:rsidR="003229AE" w:rsidRPr="00955917" w:rsidRDefault="003229AE" w:rsidP="005A5461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3229AE">
              <w:rPr>
                <w:rFonts w:ascii="Cordia New" w:hAnsi="Cordia New" w:cs="Cordia New"/>
                <w:b/>
                <w:bCs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955917">
              <w:rPr>
                <w:rFonts w:ascii="Cordia New" w:hAnsi="Cordia New" w:cs="Cordia New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55917">
              <w:rPr>
                <w:rFonts w:ascii="Cordia New" w:hAnsi="Cordia New" w:cs="Cordia New" w:hint="cs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กรณีการต่ออายุใบอนุญาตวัตถุอันตรายชนิดที่ </w:t>
            </w:r>
            <w:r w:rsidRPr="006B7085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3 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ที่สถานที่ผลิตหรือสถานที่เก็บรักษาอยู่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ใน</w:t>
            </w:r>
            <w:r w:rsidRPr="006B7085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จังหวัด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แพร่</w:t>
            </w:r>
          </w:p>
        </w:tc>
      </w:tr>
    </w:tbl>
    <w:p w:rsidR="00C77AEA" w:rsidRDefault="00C77AEA" w:rsidP="003229AE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229AE" w:rsidRDefault="003229AE" w:rsidP="003229AE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3229AE" w:rsidRPr="006B7085" w:rsidRDefault="003229AE" w:rsidP="003229AE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18441F" w:rsidRPr="006B7085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941510" w:rsidRPr="00941510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941510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 วิธีการ และเงื่อนไขในการยื่นคำขอ</w:t>
      </w:r>
    </w:p>
    <w:p w:rsidR="00941510" w:rsidRDefault="006B7085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            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ผู้ได้รับใบอนุญาตวัตถุอันตรายชนิดที่ 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ได้แก่ ใบอนุญาตผลิตวัตถุอันตราย </w:t>
      </w:r>
      <w:r w:rsidR="00575FAF" w:rsidRPr="006B7085">
        <w:rPr>
          <w:rFonts w:asciiTheme="minorBidi" w:hAnsiTheme="minorBidi"/>
          <w:noProof/>
          <w:sz w:val="30"/>
          <w:szCs w:val="30"/>
        </w:rPr>
        <w:t>(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.2)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ใบอนุญาตนำเข้าวัตถุอันตราย </w:t>
      </w:r>
      <w:r w:rsidR="00575FAF" w:rsidRPr="006B7085">
        <w:rPr>
          <w:rFonts w:asciiTheme="minorBidi" w:hAnsiTheme="minorBidi"/>
          <w:noProof/>
          <w:sz w:val="30"/>
          <w:szCs w:val="30"/>
        </w:rPr>
        <w:t>(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. 4)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ใบอนุญาตส่งออกวัตถุอันตราย </w:t>
      </w:r>
      <w:r w:rsidR="00575FAF" w:rsidRPr="006B7085">
        <w:rPr>
          <w:rFonts w:asciiTheme="minorBidi" w:hAnsiTheme="minorBidi"/>
          <w:noProof/>
          <w:sz w:val="30"/>
          <w:szCs w:val="30"/>
        </w:rPr>
        <w:t>(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. 6)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หรือใบอนุญาตมีไว้ในครอบครองซึ่งวัตถุอันตราย </w:t>
      </w:r>
      <w:r w:rsidR="00575FAF" w:rsidRPr="006B7085">
        <w:rPr>
          <w:rFonts w:asciiTheme="minorBidi" w:hAnsiTheme="minorBidi"/>
          <w:noProof/>
          <w:sz w:val="30"/>
          <w:szCs w:val="30"/>
        </w:rPr>
        <w:t>(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. 8)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ที่ประสงค์จะขอต่ออายุใบอนุญาต ให้ยื่นคำขอต่อพนักงานเจ้าหน้าที่ ภายในเก้าสิบวันก่อนที่ใบอนุญาตวัตถุอันตรายชนิดที่ 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จะสิ้นอายุ </w:t>
      </w:r>
      <w:r w:rsidR="00575FAF" w:rsidRPr="006B7085">
        <w:rPr>
          <w:rFonts w:asciiTheme="minorBidi" w:hAnsiTheme="minorBidi"/>
          <w:noProof/>
          <w:sz w:val="30"/>
          <w:szCs w:val="30"/>
        </w:rPr>
        <w:t>(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กำหนดต่ออายุเดือนตุลาคมถึงธันวาคม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พร้อมแนบเอกสารหลักฐานประกอบการพิจารณาตามกฎระเบียบหลักเกณฑ์ที่เกี่ยวข้อง โดยการต่ออายุใบอนุญาตแต่ละครั้งมีอัตราค่าธรรมเนียมเท่ากับอัตราค่าธรรมเนียมของใบอนุญาตแต่ละประเภท</w:t>
      </w:r>
      <w:r w:rsidR="00575FAF" w:rsidRPr="006B7085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hint="cs"/>
          <w:noProof/>
          <w:sz w:val="30"/>
          <w:szCs w:val="30"/>
          <w:cs/>
          <w:lang w:bidi="th-TH"/>
        </w:rPr>
        <w:t xml:space="preserve">            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การต่ออายุใบอนุญาตผลิต นำเข้า ส่งออก หรือมีไว้ในครอบครองซึ่งวัตถุอันตรายชนิดที่ 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ที่มีสถานที่ผลิตหรือสถานที่เก็บรักษาอยู่ในเขตกรุงเทพมหานคร ให้ยื่นคำขอ ณ สำนักงานคณะกรรมการอาหารและยา หรืออาจยื่นคำขอผ่านระบบเครือข่ายคอมพิวเตอร์ของสำนักงานคณะกรรมการอาหารและยาก็ได้ </w:t>
      </w:r>
      <w:r w:rsidR="00575FAF" w:rsidRPr="006B7085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hint="cs"/>
          <w:noProof/>
          <w:sz w:val="30"/>
          <w:szCs w:val="30"/>
          <w:cs/>
          <w:lang w:bidi="th-TH"/>
        </w:rPr>
        <w:t xml:space="preserve">            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สำหรับการต่ออายุใบอนุญาตผลิต นำเข้า ส่งออก หรือมีไว้ในครอบครองซึ่งวัตถุอันตรายชนิดที่ </w:t>
      </w:r>
      <w:r w:rsidR="00575FAF" w:rsidRPr="006B7085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ที่มีสถานที่ผลิตหรือสถานที่เก็บรักษาอยู่ต่างจังหวัดให้ยื่นคำขอ ณ สำนักงานสาธารณสุขจังหวัด ที่สถานประกอบการตั้งอยู่</w:t>
      </w:r>
    </w:p>
    <w:p w:rsidR="00941510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941510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941510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6B7085">
        <w:rPr>
          <w:rFonts w:asciiTheme="minorBidi" w:hAnsiTheme="minorBidi"/>
          <w:noProof/>
          <w:sz w:val="30"/>
          <w:szCs w:val="30"/>
        </w:rPr>
        <w:t xml:space="preserve">1.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กฎกระทรวง ฉบับที่ </w:t>
      </w:r>
      <w:r w:rsidRPr="006B7085">
        <w:rPr>
          <w:rFonts w:asciiTheme="minorBidi" w:hAnsiTheme="minorBidi"/>
          <w:noProof/>
          <w:sz w:val="30"/>
          <w:szCs w:val="30"/>
        </w:rPr>
        <w:t>4 (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 xml:space="preserve">. 2555)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>. 2535  (</w:t>
      </w:r>
      <w:hyperlink r:id="rId9" w:history="1">
        <w:r w:rsidR="006B7085" w:rsidRPr="0015209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http://www.fda.moph.go.th/psiond/download/law/ministrial%20reg/ministerial_reg4_2555.pdf</w:t>
        </w:r>
      </w:hyperlink>
      <w:r w:rsidRPr="006B7085">
        <w:rPr>
          <w:rFonts w:asciiTheme="minorBidi" w:hAnsiTheme="minorBidi"/>
          <w:noProof/>
          <w:sz w:val="30"/>
          <w:szCs w:val="30"/>
        </w:rPr>
        <w:t>)</w:t>
      </w:r>
    </w:p>
    <w:p w:rsidR="00941510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6B7085">
        <w:rPr>
          <w:rFonts w:asciiTheme="minorBidi" w:hAnsiTheme="minorBidi"/>
          <w:noProof/>
          <w:sz w:val="30"/>
          <w:szCs w:val="30"/>
        </w:rPr>
        <w:t>2.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กฎกระทรวง </w:t>
      </w:r>
      <w:r w:rsidRPr="006B7085">
        <w:rPr>
          <w:rFonts w:asciiTheme="minorBidi" w:hAnsiTheme="minorBidi"/>
          <w:noProof/>
          <w:sz w:val="30"/>
          <w:szCs w:val="30"/>
        </w:rPr>
        <w:t>(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 xml:space="preserve">. 2537)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>. 2535 (</w:t>
      </w:r>
      <w:hyperlink r:id="rId10" w:history="1">
        <w:r w:rsidR="006B7085" w:rsidRPr="0015209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http://www.fda.moph.go.th/psiond/download/law/ministrial%20reg/ministerial_reg1.pdf</w:t>
        </w:r>
      </w:hyperlink>
      <w:r w:rsidRPr="006B7085">
        <w:rPr>
          <w:rFonts w:asciiTheme="minorBidi" w:hAnsiTheme="minorBidi"/>
          <w:noProof/>
          <w:sz w:val="30"/>
          <w:szCs w:val="30"/>
        </w:rPr>
        <w:t>)</w:t>
      </w:r>
    </w:p>
    <w:p w:rsidR="00941510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6B7085">
        <w:rPr>
          <w:rFonts w:asciiTheme="minorBidi" w:hAnsiTheme="minorBidi"/>
          <w:noProof/>
          <w:sz w:val="30"/>
          <w:szCs w:val="30"/>
        </w:rPr>
        <w:t xml:space="preserve">3.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กฎกระทรวง กำหนดค่าธรรมเนียมเกี่ยวกับวัตถุอันตราย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>. 2552 (</w:t>
      </w:r>
      <w:hyperlink r:id="rId11" w:history="1">
        <w:r w:rsidR="006B7085" w:rsidRPr="0015209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http://www.fda.moph.go.th/psiond/download/law/ministrial%20reg/ministrial_reg_2552.pdf</w:t>
        </w:r>
      </w:hyperlink>
      <w:r w:rsidRPr="006B7085">
        <w:rPr>
          <w:rFonts w:asciiTheme="minorBidi" w:hAnsiTheme="minorBidi"/>
          <w:noProof/>
          <w:sz w:val="30"/>
          <w:szCs w:val="30"/>
        </w:rPr>
        <w:t>)</w:t>
      </w:r>
    </w:p>
    <w:p w:rsidR="00941510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6B7085">
        <w:rPr>
          <w:rFonts w:asciiTheme="minorBidi" w:hAnsiTheme="minorBidi"/>
          <w:noProof/>
          <w:sz w:val="30"/>
          <w:szCs w:val="30"/>
        </w:rPr>
        <w:t>4.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เรื่องแต่งตั้งพนักงานเจ้าหน้าที่เพื่อการปฏิบัติตามพระราชบัญญัติวัตถุอันตราย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 xml:space="preserve">. 2535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>. 2554 (</w:t>
      </w:r>
      <w:hyperlink r:id="rId12" w:history="1">
        <w:r w:rsidR="006B7085" w:rsidRPr="0015209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6B7085">
        <w:rPr>
          <w:rFonts w:asciiTheme="minorBidi" w:hAnsiTheme="minorBidi"/>
          <w:noProof/>
          <w:sz w:val="30"/>
          <w:szCs w:val="30"/>
        </w:rPr>
        <w:t>)</w:t>
      </w:r>
    </w:p>
    <w:p w:rsidR="006B7085" w:rsidRDefault="00575FAF" w:rsidP="00941510">
      <w:pPr>
        <w:tabs>
          <w:tab w:val="left" w:pos="360"/>
          <w:tab w:val="left" w:pos="1134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6B7085">
        <w:rPr>
          <w:rFonts w:asciiTheme="minorBidi" w:hAnsiTheme="minorBidi"/>
          <w:noProof/>
          <w:sz w:val="30"/>
          <w:szCs w:val="30"/>
        </w:rPr>
        <w:t>5.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ประกาศสำนักงานคณะกรรมการอาหารและยา เรื่อง หลักเกณฑ์และวิธีการขอต่ออายุใบอนุญาตผลิต นำเข้า ส่งออกหรือมีไว้ในครอบครองซึ่งวัตถุอันตรายชนิดที่ </w:t>
      </w:r>
      <w:r w:rsidRPr="006B7085">
        <w:rPr>
          <w:rFonts w:asciiTheme="minorBidi" w:hAnsiTheme="minorBidi"/>
          <w:noProof/>
          <w:sz w:val="30"/>
          <w:szCs w:val="30"/>
        </w:rPr>
        <w:t xml:space="preserve">3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ผ่านระบบเครือข่ายคอมพิวเตอร์ของสำนักงานคณะกรรมการอาหารและยา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>.2556 (</w:t>
      </w:r>
      <w:hyperlink r:id="rId13" w:history="1">
        <w:r w:rsidR="006B7085" w:rsidRPr="00152093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http://www.fda.moph.go.th/psiond/download/law/fda/</w:t>
        </w:r>
        <w:r w:rsidR="006B7085" w:rsidRPr="00152093">
          <w:rPr>
            <w:rStyle w:val="Hyperlink"/>
            <w:rFonts w:asciiTheme="minorBidi" w:hAnsiTheme="minorBidi" w:cs="Cordia New"/>
            <w:noProof/>
            <w:sz w:val="30"/>
            <w:szCs w:val="30"/>
            <w:cs/>
            <w:lang w:bidi="th-TH"/>
          </w:rPr>
          <w:t>ต่ออายุ</w:t>
        </w:r>
        <w:r w:rsidR="006B7085" w:rsidRPr="00152093">
          <w:rPr>
            <w:rStyle w:val="Hyperlink"/>
            <w:rFonts w:asciiTheme="minorBidi" w:hAnsiTheme="minorBidi"/>
            <w:noProof/>
            <w:sz w:val="30"/>
            <w:szCs w:val="30"/>
          </w:rPr>
          <w:t>internet_2556.PDF</w:t>
        </w:r>
      </w:hyperlink>
      <w:r w:rsidRPr="006B7085">
        <w:rPr>
          <w:rFonts w:asciiTheme="minorBidi" w:hAnsiTheme="minorBidi"/>
          <w:noProof/>
          <w:sz w:val="30"/>
          <w:szCs w:val="30"/>
        </w:rPr>
        <w:t>)</w:t>
      </w:r>
    </w:p>
    <w:p w:rsidR="003F3154" w:rsidRDefault="003F3154" w:rsidP="006B7085">
      <w:pPr>
        <w:tabs>
          <w:tab w:val="left" w:pos="360"/>
          <w:tab w:val="left" w:pos="1134"/>
        </w:tabs>
        <w:spacing w:after="0" w:line="240" w:lineRule="auto"/>
        <w:ind w:left="360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</w:p>
    <w:p w:rsidR="003F3154" w:rsidRPr="006B7085" w:rsidRDefault="00575FAF" w:rsidP="006B7085">
      <w:pPr>
        <w:tabs>
          <w:tab w:val="left" w:pos="360"/>
          <w:tab w:val="left" w:pos="1134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941510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หมายเหตุ</w:t>
      </w:r>
      <w:r w:rsidRPr="00941510">
        <w:rPr>
          <w:rFonts w:asciiTheme="minorBidi" w:hAnsiTheme="minorBidi"/>
          <w:i/>
          <w:iCs/>
          <w:noProof/>
          <w:sz w:val="30"/>
          <w:szCs w:val="30"/>
        </w:rPr>
        <w:br/>
      </w:r>
      <w:r w:rsidR="006B7085">
        <w:rPr>
          <w:rFonts w:asciiTheme="minorBidi" w:hAnsiTheme="minorBidi" w:hint="cs"/>
          <w:noProof/>
          <w:sz w:val="30"/>
          <w:szCs w:val="30"/>
          <w:cs/>
          <w:lang w:bidi="th-TH"/>
        </w:rPr>
        <w:t xml:space="preserve">             เ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นื่องจากตามประกาศกระทรวงอุตสาหกรรม เรื่อง บัญชีรายชื่อวัตถุอันตราย</w:t>
      </w:r>
      <w:r w:rsidRPr="006B7085">
        <w:rPr>
          <w:rFonts w:asciiTheme="minorBidi" w:hAnsiTheme="minorBidi"/>
          <w:noProof/>
          <w:sz w:val="30"/>
          <w:szCs w:val="30"/>
        </w:rPr>
        <w:t xml:space="preserve">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 xml:space="preserve">. 2556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กำหนดชื่อวัตถุอันตรายเป็นภาษาไทยและวงเล็บภาษาอังกฤษ ซึ่งมีผลใช้บังคับเมื่อวันที่ </w:t>
      </w:r>
      <w:r w:rsidRPr="006B7085">
        <w:rPr>
          <w:rFonts w:asciiTheme="minorBidi" w:hAnsiTheme="minorBidi"/>
          <w:noProof/>
          <w:sz w:val="30"/>
          <w:szCs w:val="30"/>
        </w:rPr>
        <w:t xml:space="preserve">28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กันยายน </w:t>
      </w:r>
      <w:r w:rsidRPr="006B7085">
        <w:rPr>
          <w:rFonts w:asciiTheme="minorBidi" w:hAnsiTheme="minorBidi"/>
          <w:noProof/>
          <w:sz w:val="30"/>
          <w:szCs w:val="30"/>
        </w:rPr>
        <w:t xml:space="preserve">2556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ดังนั้น สำหรับกรณีใบอนุญาตผลิต นำเข้า และส่งออกวัตถุอันตรายชนิดที่ </w:t>
      </w:r>
      <w:r w:rsidRPr="006B7085">
        <w:rPr>
          <w:rFonts w:asciiTheme="minorBidi" w:hAnsiTheme="minorBidi"/>
          <w:noProof/>
          <w:sz w:val="30"/>
          <w:szCs w:val="30"/>
        </w:rPr>
        <w:t xml:space="preserve">3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ซึ่งมีสถานที่ผลิตหรือสถานที่เก็บรักษาอยู่ต่างจังหวัด และได้รับใบอนุญาตฯ จากสำนักงานคณะกรรมการอาหารและยาในปี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>. 2556 (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ก่อนวันที่ </w:t>
      </w:r>
      <w:r w:rsidRPr="006B7085">
        <w:rPr>
          <w:rFonts w:asciiTheme="minorBidi" w:hAnsiTheme="minorBidi"/>
          <w:noProof/>
          <w:sz w:val="30"/>
          <w:szCs w:val="30"/>
        </w:rPr>
        <w:t xml:space="preserve">28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กันยายน </w:t>
      </w:r>
      <w:r w:rsidRPr="006B7085">
        <w:rPr>
          <w:rFonts w:asciiTheme="minorBidi" w:hAnsiTheme="minorBidi"/>
          <w:noProof/>
          <w:sz w:val="30"/>
          <w:szCs w:val="30"/>
        </w:rPr>
        <w:t xml:space="preserve">2556)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เมื่อครบกำหนดต่ออายุในปี พ</w:t>
      </w:r>
      <w:r w:rsidRPr="006B7085">
        <w:rPr>
          <w:rFonts w:asciiTheme="minorBidi" w:hAnsiTheme="minorBidi"/>
          <w:noProof/>
          <w:sz w:val="30"/>
          <w:szCs w:val="30"/>
        </w:rPr>
        <w:t>.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6B7085">
        <w:rPr>
          <w:rFonts w:asciiTheme="minorBidi" w:hAnsiTheme="minorBidi"/>
          <w:noProof/>
          <w:sz w:val="30"/>
          <w:szCs w:val="30"/>
        </w:rPr>
        <w:t xml:space="preserve">. 2558 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ให้มาดำเนินการต่ออายุที่สำนักงานคณะกรรมการอาหารและยา เพื่อต่ออายุและรับใบอนุญาตฯ ฉบับใหม่ที่ได้แก้ไข</w:t>
      </w:r>
      <w:r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lastRenderedPageBreak/>
        <w:t>ชื่อวัตถุอันตรายให้สอดคล้องตามประกาศกระทรวงอุตสาหกรรมฉบับดังกล่าว</w:t>
      </w:r>
      <w:r w:rsidRPr="006B7085">
        <w:rPr>
          <w:rFonts w:asciiTheme="minorBidi" w:hAnsiTheme="minorBidi"/>
          <w:noProof/>
          <w:sz w:val="30"/>
          <w:szCs w:val="30"/>
        </w:rPr>
        <w:br/>
      </w:r>
    </w:p>
    <w:p w:rsidR="0065175D" w:rsidRPr="006B7085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344235" w:rsidTr="00344235">
        <w:trPr>
          <w:tblHeader/>
        </w:trPr>
        <w:tc>
          <w:tcPr>
            <w:tcW w:w="675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344235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13D38" w:rsidRPr="00344235" w:rsidTr="00344235">
        <w:tc>
          <w:tcPr>
            <w:tcW w:w="675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344235" w:rsidRDefault="009B68CC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344235" w:rsidRDefault="00313D38" w:rsidP="003229AE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ชำระค่าธรรมเนียม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(4)   </w:t>
            </w:r>
            <w:r w:rsidR="0013508B">
              <w:rPr>
                <w:rFonts w:asciiTheme="minorBidi" w:hAnsiTheme="minorBidi" w:cs="Cordia New" w:hint="cs"/>
                <w:noProof/>
                <w:sz w:val="28"/>
                <w:szCs w:val="28"/>
                <w:cs/>
                <w:lang w:bidi="th-TH"/>
              </w:rPr>
              <w:t>รับ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ใบนัดรับเรื่อง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/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ติดตามเรื่องให้ผู้ยื่นคำขอ</w:t>
            </w:r>
          </w:p>
        </w:tc>
        <w:tc>
          <w:tcPr>
            <w:tcW w:w="1406" w:type="dxa"/>
          </w:tcPr>
          <w:p w:rsidR="00313D38" w:rsidRPr="00344235" w:rsidRDefault="003229AE" w:rsidP="00344235">
            <w:pPr>
              <w:rPr>
                <w:rFonts w:asciiTheme="minorBidi" w:hAnsiTheme="minorBidi" w:hint="cs"/>
                <w:sz w:val="28"/>
                <w:szCs w:val="28"/>
                <w:lang w:bidi="th-TH"/>
              </w:rPr>
            </w:pP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2 ชั่วโมง</w:t>
            </w:r>
          </w:p>
        </w:tc>
        <w:tc>
          <w:tcPr>
            <w:tcW w:w="1571" w:type="dxa"/>
          </w:tcPr>
          <w:p w:rsidR="00313D38" w:rsidRPr="00344235" w:rsidRDefault="000F1A99" w:rsidP="0013508B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E6213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ระยะเวลาไม่รวมเวลาที่รอผู้ยื่นคำขอชำระค่าธรรมเนียม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  <w:tr w:rsidR="00313D38" w:rsidRPr="00344235" w:rsidTr="00344235">
        <w:tc>
          <w:tcPr>
            <w:tcW w:w="675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344235" w:rsidRDefault="009B68CC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สรุปผลการประเมินและเสนอลงนามอนุญาต</w:t>
            </w:r>
          </w:p>
        </w:tc>
        <w:tc>
          <w:tcPr>
            <w:tcW w:w="1406" w:type="dxa"/>
          </w:tcPr>
          <w:p w:rsidR="00313D38" w:rsidRPr="00344235" w:rsidRDefault="003229AE" w:rsidP="00344235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3</w:t>
            </w:r>
            <w:r w:rsidR="00313D38" w:rsidRPr="00344235">
              <w:rPr>
                <w:rFonts w:asciiTheme="minorBidi" w:hAnsiTheme="minorBidi"/>
                <w:noProof/>
                <w:sz w:val="28"/>
                <w:szCs w:val="28"/>
              </w:rPr>
              <w:t xml:space="preserve"> </w:t>
            </w:r>
            <w:r w:rsidR="00313D38"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313D38" w:rsidRPr="00344235" w:rsidRDefault="000F1A99" w:rsidP="0013508B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E6213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313D38" w:rsidRPr="00344235" w:rsidTr="00344235">
        <w:tc>
          <w:tcPr>
            <w:tcW w:w="675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="00811134"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344235" w:rsidRDefault="009B68CC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313D38" w:rsidRPr="00344235" w:rsidRDefault="003229AE" w:rsidP="00344235">
            <w:pPr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2</w:t>
            </w:r>
            <w:r w:rsidR="0013508B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13508B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313D38" w:rsidRPr="00344235" w:rsidRDefault="000F1A99" w:rsidP="0013508B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E6213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313D38" w:rsidRPr="00344235" w:rsidTr="00344235">
        <w:tc>
          <w:tcPr>
            <w:tcW w:w="675" w:type="dxa"/>
          </w:tcPr>
          <w:p w:rsidR="00313D38" w:rsidRPr="00344235" w:rsidRDefault="00313D38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="00811134"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313D38" w:rsidRPr="00344235" w:rsidRDefault="009B68CC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แจ้งผลการพิจารณาและส่งมอบใบอนุญาต</w:t>
            </w:r>
          </w:p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313D38" w:rsidRPr="00344235" w:rsidRDefault="000F1A99" w:rsidP="0013508B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E6213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313D38" w:rsidRPr="00344235" w:rsidRDefault="00313D38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344235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ระยะเวลาไม่รวมเวลาที่รอผู้ยื่นคำขอมารับใบอนุญาต</w:t>
            </w: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C26ED0" w:rsidRPr="006B7085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9B68CC" w:rsidRPr="006B7085">
        <w:rPr>
          <w:rFonts w:asciiTheme="minorBidi" w:hAnsiTheme="minorBidi"/>
          <w:noProof/>
          <w:sz w:val="30"/>
          <w:szCs w:val="30"/>
        </w:rPr>
        <w:t xml:space="preserve">5 </w:t>
      </w:r>
      <w:r w:rsidR="009B68CC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5230C" w:rsidRPr="006B7085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งานบริการนี้</w:t>
      </w:r>
      <w:r w:rsidR="00263F10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6B7085" w:rsidRDefault="0094151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9B68CC" w:rsidRPr="006B7085">
        <w:rPr>
          <w:rFonts w:asciiTheme="minorBidi" w:hAnsiTheme="minorBidi"/>
          <w:noProof/>
          <w:sz w:val="30"/>
          <w:szCs w:val="30"/>
        </w:rPr>
        <w:t xml:space="preserve">5 </w:t>
      </w:r>
      <w:r w:rsidR="009B68CC" w:rsidRPr="006B7085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AA7734" w:rsidRPr="006B7085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6B7085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999"/>
        <w:gridCol w:w="1265"/>
        <w:gridCol w:w="1003"/>
        <w:gridCol w:w="2908"/>
      </w:tblGrid>
      <w:tr w:rsidR="00AC4ACB" w:rsidRPr="00344235" w:rsidTr="001C607A">
        <w:trPr>
          <w:tblHeader/>
          <w:jc w:val="center"/>
        </w:trPr>
        <w:tc>
          <w:tcPr>
            <w:tcW w:w="533" w:type="dxa"/>
          </w:tcPr>
          <w:p w:rsidR="003C25A4" w:rsidRPr="00344235" w:rsidRDefault="003C25A4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C25A4" w:rsidRPr="00344235" w:rsidRDefault="003C25A4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344235" w:rsidRDefault="00452B6B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="004E651F" w:rsidRPr="00344235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3C25A4" w:rsidRPr="00344235" w:rsidRDefault="00452B6B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999" w:type="dxa"/>
          </w:tcPr>
          <w:p w:rsidR="003C25A4" w:rsidRPr="00344235" w:rsidRDefault="003C25A4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265" w:type="dxa"/>
          </w:tcPr>
          <w:p w:rsidR="003C25A4" w:rsidRPr="00344235" w:rsidRDefault="003C25A4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3" w:type="dxa"/>
          </w:tcPr>
          <w:p w:rsidR="003C25A4" w:rsidRPr="00344235" w:rsidRDefault="003C25A4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8" w:type="dxa"/>
          </w:tcPr>
          <w:p w:rsidR="003C25A4" w:rsidRPr="00344235" w:rsidRDefault="003C25A4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197810" w:rsidRPr="00344235" w:rsidTr="001C607A">
        <w:trPr>
          <w:jc w:val="center"/>
        </w:trPr>
        <w:tc>
          <w:tcPr>
            <w:tcW w:w="533" w:type="dxa"/>
          </w:tcPr>
          <w:p w:rsidR="00197810" w:rsidRPr="00344235" w:rsidRDefault="00197810" w:rsidP="00344235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197810" w:rsidRPr="00344235" w:rsidRDefault="00197810" w:rsidP="00344235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197810" w:rsidRPr="00344235" w:rsidRDefault="001C607A" w:rsidP="00344235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 w:rsidRPr="00E223F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999" w:type="dxa"/>
          </w:tcPr>
          <w:p w:rsidR="00197810" w:rsidRPr="00344235" w:rsidRDefault="00197810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197810" w:rsidRPr="00344235" w:rsidRDefault="00197810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197810" w:rsidRPr="00344235" w:rsidRDefault="00197810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8" w:type="dxa"/>
          </w:tcPr>
          <w:p w:rsidR="00197810" w:rsidRDefault="00197810" w:rsidP="00061108">
            <w:pPr>
              <w:rPr>
                <w:rFonts w:asciiTheme="minorBidi" w:hAnsiTheme="minorBidi"/>
                <w:sz w:val="28"/>
                <w:szCs w:val="28"/>
              </w:rPr>
            </w:pP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CA3ED1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CA3ED1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  <w:p w:rsidR="001C607A" w:rsidRPr="00CA3ED1" w:rsidRDefault="001C607A" w:rsidP="00061108">
            <w:pPr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197810" w:rsidRPr="00344235" w:rsidTr="001C607A">
        <w:trPr>
          <w:jc w:val="center"/>
        </w:trPr>
        <w:tc>
          <w:tcPr>
            <w:tcW w:w="533" w:type="dxa"/>
          </w:tcPr>
          <w:p w:rsidR="00197810" w:rsidRPr="00CA3ED1" w:rsidRDefault="00197810" w:rsidP="00DB2D1B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CA3ED1"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2</w:t>
            </w:r>
            <w:r w:rsidRPr="00CA3ED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197810" w:rsidRPr="00CA3ED1" w:rsidRDefault="00197810" w:rsidP="00DB2D1B">
            <w:pPr>
              <w:rPr>
                <w:rFonts w:asciiTheme="minorBidi" w:hAnsiTheme="minorBidi"/>
                <w:sz w:val="28"/>
                <w:szCs w:val="28"/>
              </w:rPr>
            </w:pPr>
            <w:r w:rsidRPr="00CA3ED1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197810" w:rsidRPr="00CA3ED1" w:rsidRDefault="001C607A" w:rsidP="00DB2D1B">
            <w:pPr>
              <w:jc w:val="center"/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</w:pPr>
            <w:r w:rsidRPr="00E223FA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 ไทย</w:t>
            </w:r>
          </w:p>
        </w:tc>
        <w:tc>
          <w:tcPr>
            <w:tcW w:w="999" w:type="dxa"/>
          </w:tcPr>
          <w:p w:rsidR="00197810" w:rsidRPr="00CA3ED1" w:rsidRDefault="00197810" w:rsidP="00DB2D1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197810" w:rsidRPr="00CA3ED1" w:rsidRDefault="00197810" w:rsidP="00DB2D1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197810" w:rsidRPr="00CA3ED1" w:rsidRDefault="00197810" w:rsidP="00DB2D1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8" w:type="dxa"/>
          </w:tcPr>
          <w:p w:rsidR="00197810" w:rsidRPr="00CA3ED1" w:rsidRDefault="00197810" w:rsidP="00941510">
            <w:pPr>
              <w:rPr>
                <w:rFonts w:asciiTheme="minorBidi" w:hAnsiTheme="minorBidi"/>
                <w:sz w:val="28"/>
                <w:szCs w:val="28"/>
              </w:rPr>
            </w:pP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CA3ED1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422EAB" w:rsidRPr="006B7085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6B7085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344235" w:rsidTr="00344235">
        <w:trPr>
          <w:tblHeader/>
        </w:trPr>
        <w:tc>
          <w:tcPr>
            <w:tcW w:w="534" w:type="dxa"/>
          </w:tcPr>
          <w:p w:rsidR="00422EAB" w:rsidRPr="00344235" w:rsidRDefault="00422EAB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  <w:vAlign w:val="center"/>
          </w:tcPr>
          <w:p w:rsidR="00422EAB" w:rsidRPr="00344235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422EAB" w:rsidRPr="00344235" w:rsidRDefault="004E651F" w:rsidP="0034423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Pr="00344235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344235" w:rsidRDefault="00422EAB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344235" w:rsidRDefault="00422EAB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344235" w:rsidRDefault="00422EAB" w:rsidP="0034423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  <w:vAlign w:val="center"/>
          </w:tcPr>
          <w:p w:rsidR="00422EAB" w:rsidRPr="00344235" w:rsidRDefault="00422EAB" w:rsidP="00DB2D1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344235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344235" w:rsidTr="00344235">
        <w:tc>
          <w:tcPr>
            <w:tcW w:w="534" w:type="dxa"/>
          </w:tcPr>
          <w:p w:rsidR="00AC4ACB" w:rsidRPr="00344235" w:rsidRDefault="00AC4ACB" w:rsidP="00344235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344235" w:rsidRDefault="00AC4ACB" w:rsidP="00AC4ACB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แบบฟอร์มคำขอต่ออายุใบอนุญาต </w:t>
            </w: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344235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 xml:space="preserve">.9) </w:t>
            </w:r>
            <w:r w:rsidRPr="00344235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ที่กรอกข้อมูลครบถ้วน</w:t>
            </w:r>
          </w:p>
        </w:tc>
        <w:tc>
          <w:tcPr>
            <w:tcW w:w="1559" w:type="dxa"/>
          </w:tcPr>
          <w:p w:rsidR="00AC4ACB" w:rsidRPr="00344235" w:rsidRDefault="00AC4ACB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344235" w:rsidRDefault="00AC4ACB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344235" w:rsidRDefault="00AC4ACB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344235" w:rsidRDefault="00AC4ACB" w:rsidP="0034423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344235" w:rsidRDefault="00AC4ACB" w:rsidP="00AC4ACB">
            <w:pPr>
              <w:rPr>
                <w:rFonts w:asciiTheme="minorBidi" w:hAnsiTheme="minorBidi"/>
                <w:sz w:val="28"/>
                <w:szCs w:val="28"/>
              </w:rPr>
            </w:pPr>
            <w:r w:rsidRPr="00344235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F75E57" w:rsidRPr="00344235" w:rsidTr="00344235">
        <w:tc>
          <w:tcPr>
            <w:tcW w:w="534" w:type="dxa"/>
          </w:tcPr>
          <w:p w:rsidR="00F75E57" w:rsidRPr="00344235" w:rsidRDefault="00F75E57" w:rsidP="00344235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344235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344235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F75E57" w:rsidRDefault="00F75E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F75E57" w:rsidRDefault="00F75E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F75E57" w:rsidRPr="00527D29" w:rsidRDefault="00F75E57" w:rsidP="0084045C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F75E57" w:rsidRPr="00527D29" w:rsidRDefault="00F75E57" w:rsidP="00DB2D1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75E57" w:rsidRPr="00527D29" w:rsidRDefault="00F75E57" w:rsidP="00DB2D1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75E57" w:rsidRPr="0013508B" w:rsidRDefault="00F75E57" w:rsidP="0013508B">
            <w:pPr>
              <w:jc w:val="center"/>
              <w:rPr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75E57" w:rsidRPr="00527D29" w:rsidRDefault="00F75E57" w:rsidP="00DB2D1B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F75E57" w:rsidRPr="00527D29" w:rsidRDefault="00F75E57" w:rsidP="00DB2D1B">
            <w:pPr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F75E57" w:rsidRPr="00344235" w:rsidTr="00344235">
        <w:tc>
          <w:tcPr>
            <w:tcW w:w="534" w:type="dxa"/>
          </w:tcPr>
          <w:p w:rsidR="00F75E57" w:rsidRPr="00344235" w:rsidRDefault="0013508B" w:rsidP="00344235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F75E57" w:rsidRDefault="00F75E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หนังสือมอบอำนาจทั่วไป(กรณีผู้ดำเนินกิจการของนิติบุคคลหรือบุคคล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F75E57" w:rsidRDefault="00F75E57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F75E57" w:rsidRPr="00527D29" w:rsidDel="002E3DAD" w:rsidRDefault="00F75E57" w:rsidP="0084045C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F75E57" w:rsidRPr="00527D29" w:rsidRDefault="00F75E57" w:rsidP="00DB2D1B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F75E57" w:rsidRPr="00527D29" w:rsidRDefault="00F75E57" w:rsidP="00DB2D1B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F75E57" w:rsidRPr="00527D29" w:rsidRDefault="00F75E57" w:rsidP="00DB2D1B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75E57" w:rsidRPr="00527D29" w:rsidRDefault="00F75E57" w:rsidP="00DB2D1B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F75E57" w:rsidRPr="00527D29" w:rsidRDefault="00F75E57" w:rsidP="00DB2D1B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A10CDA" w:rsidRPr="006B7085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3F3154" w:rsidRDefault="00A13B6C" w:rsidP="00E90756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ค่าธรรมเนียมการต่ออายุใบอนุญาตผลิตวัตถุอันตราย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กรณีกำลั</w:t>
            </w:r>
            <w:r w:rsidR="008E3BDC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งการผลิตต่อปีไม่ถึงสิบเมตริกตัน</w:t>
            </w:r>
            <w:r w:rsidR="008E3BDC">
              <w:rPr>
                <w:rFonts w:asciiTheme="minorBidi" w:hAnsiTheme="minorBidi" w:cs="Cordia New" w:hint="cs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500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3F3154" w:rsidRDefault="00A13B6C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ค่าธรรมเนียมการต่ออายุใบอนุญาตผลิตวัตถุอันตราย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กรณีกำลังการผลิตต่อปี ตั้งแต่สิบเมตริกตันขึ้นไป แต่ไม่ถึงห้าสิบเมตริกตัน</w:t>
            </w:r>
            <w:r w:rsidR="008E3BDC">
              <w:rPr>
                <w:rFonts w:asciiTheme="minorBidi" w:hAnsiTheme="minorBidi"/>
                <w:b/>
                <w:bCs/>
                <w:sz w:val="30"/>
                <w:szCs w:val="30"/>
              </w:rPr>
              <w:t xml:space="preserve"> </w:t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1,000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13508B" w:rsidRPr="006B7085" w:rsidRDefault="00B509FC" w:rsidP="008E3BDC">
            <w:pPr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3F3154" w:rsidRDefault="00A13B6C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ค่าธรรมเนียมการต่ออายุใบอนุญาตผลิตวัตถุอันตราย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กรณีกำลังการผลิตต่อปี ตั้งแต่ห้าสิบเมตริกตันขึ้น</w:t>
            </w:r>
            <w:r w:rsidR="008E3BDC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ไป แต่ไม่ถึงหนึ่งร้อยเมตริกตัน </w:t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1,500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4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3F3154" w:rsidRDefault="00A13B6C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ค่าธรรมเนียมการต่ออายุใบอนุญาตผลิตวัตถุอันตราย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กรณีกำลังการผลิตต่อปี ตั้งแต่หนึ่งร้อยเมตริกตันขึ้นไป   </w:t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8E3BDC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6B7085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lastRenderedPageBreak/>
              <w:t>5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8E3BDC" w:rsidRDefault="00A13B6C" w:rsidP="00E90756">
            <w:pPr>
              <w:rPr>
                <w:rFonts w:ascii="Cordia New" w:hAnsi="Cordia New" w:cs="Cordia New" w:hint="cs"/>
                <w:b/>
                <w:bCs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ค่าธรรมเนียมการต่ออายุใบอนุญาตนำเข้าวัตถุอันตราย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กรณีปริมาณการนำเข้าต่อปี ไม่ถึงสิบเมตริกตัน</w:t>
            </w:r>
            <w:r w:rsidR="008E3BDC"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500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8E3BDC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6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8E3BDC" w:rsidRDefault="00A13B6C" w:rsidP="00E90756">
            <w:pPr>
              <w:rPr>
                <w:rFonts w:ascii="Cordia New" w:hAnsi="Cordia New" w:cs="Cordia New" w:hint="cs"/>
                <w:b/>
                <w:bCs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ค่าธรรมเนียมการต่ออายุใบอนุญาตนำเข้าวัตถุอันตราย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กรณีปริมาณการนำเข้าต่อปี ตั้งแต่สิบเมตริกตันขึ้นไป แต่ไม่ถึงห้าสิบเมตริกตัน</w:t>
            </w:r>
            <w:r w:rsidR="008E3BDC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 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0F1A99">
              <w:rPr>
                <w:rFonts w:asciiTheme="minorBidi" w:hAnsiTheme="minorBidi" w:cs="Cordia New" w:hint="cs"/>
                <w:i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7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8E3BDC" w:rsidRDefault="00A13B6C" w:rsidP="00E90756">
            <w:pPr>
              <w:rPr>
                <w:rFonts w:asciiTheme="minorBidi" w:hAnsiTheme="minorBidi" w:cs="Cordia New" w:hint="cs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ค่าธรรมเนียมการต่ออายุใบอนุญาตนำเข้าวัตถุอันตราย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กรณีปริมาณการนำเข้าต่อปี ตั้งแต่ห้าสิบเมตริกตันขึ้นไ</w:t>
            </w:r>
            <w:r w:rsidR="008E3BDC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ป แต่ไม่ถึงหนึ่งร้อยเมตริกตัน 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1,500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8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ค่าธรรมเนียมการต่ออายุใบอนุญาตนำเข้าวัตถุอันตราย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กรณีปริมาณการนำเข้าต่อปี ตั้งแต่หนึ่งร้อยเมตริกตันขึ้นไป                                                                 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9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ค่าธรรมเนียมการต่ออายุใบอนุญาตส่งออกวัตถุอันตราย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กรณีปริมาณการส่งออกต่อปี ไม่ถึงสิบเมตริกตัน       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t xml:space="preserve">                                                                         </w:t>
            </w:r>
          </w:p>
          <w:p w:rsidR="003F3154" w:rsidRDefault="003F3154" w:rsidP="00344235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500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10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ค่าธรรมเนียมการต่ออายุใบอนุญาตส่งออกวัตถุอันตราย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กรณีปริมาณการส่งออกต่อปี ตั้งแต่สิบเมตริกตันขึ้นไป แต่ไม่ถึงห้าสิบเมตริกตัน       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t xml:space="preserve">                                   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11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ค่าธรรมเนียมการต่ออายุใบอนุญาตส่งออกวัตถุอันตราย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กรณีปริมาณการส่งออกต่อปี ตั้งแต่ห้าสิบเมตริกตันขึ้นไป แต่ไม่ถึงหนึ่งร้อยเมตริกตัน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1,500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lastRenderedPageBreak/>
              <w:t>12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ค่าธรรมเนียมการต่ออายุใบอนุญาตส่งออกวัตถุอันตราย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กรณีปริมาณการส่งออกต่อปี ตั้งแต่หนึ่งร้อยเมตริกตันขึ้นไป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13508B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13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ค่าธรรมเนียมการต่ออายุใบอนุญาตมีไว้ในครอบครองซึ่งวัตถุอันตราย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กรณีครอบครองไม่ถึงสิบเมตริกตันต่อปี และใช้พื้นที่เฉพาะเพื่อการเก็บรักษาไม่ถึงห้าร้อยตารางเมตร     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t xml:space="preserve">                       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500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14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13508B" w:rsidRDefault="00A13B6C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กรณีครอบครองไม่ถึงสิบเมตริกตันต่อปี และใช้พื้นที่เฉพาะเพื่อการเก็บรักษาตั้งแต่ห้าร้อยตารางเมตรขึ้นไป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แต่ไม่ถึงหนึ่งพันตารางเมตร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t xml:space="preserve">                                                             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1,000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44235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15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3F3154" w:rsidRDefault="00A13B6C" w:rsidP="00F1543D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กรณีครอบครองไม่ถึงสิบเมตริกตันต่อปี และใช้พื้นที่เฉพาะเพื่อการเก็บรักษาตั้งแต่หนึ่งพันตารางเมตรขึ้นไป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แต่ไม่ถึงสองพันตารางเมตร                                                              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1,500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16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กรณีครอบครองไม่ถึงสิบเมตริกตันต่อปี และใช้พื้นที่เฉพาะเพื่อการเก็บรักษาตั้งแต่สองพันตารางเมตรขึ้นไป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17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กรณีครอบครองตั้งแต่สิบเมตริกตันขึ้นไปต่อปี แต่ไม่ถึงห้าสิบเมตริกตันต่อปี และใช้พื้นที่เฉพาะเพื่อการเก็บรักษาไม่ถึงหนึ่งพันตารางเมตร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E3BD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8E3BDC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8E3BD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8E3BD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18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3F3154" w:rsidRDefault="00A13B6C" w:rsidP="00F1543D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กรณีครอบครองตั้งแต่สิบเมตริกตันขึ้นไปต่อปี แต่ไม่ถึงห้าสิบเมตริกตันต่อปี และใช้พื้นที่เฉพาะเพื่อการเก็บ</w:t>
            </w: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lastRenderedPageBreak/>
              <w:t>รักษาตั้งแต่หนึ่งพันตารางเมตรขึ้นไปแต่ไม่ถึงสองพันตารางเมตร</w:t>
            </w:r>
            <w:r w:rsidRPr="006B7085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br/>
            </w:r>
            <w:r w:rsidR="003F3154"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1,500 </w:t>
            </w:r>
            <w:r w:rsidR="003F3154"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773D5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773D5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lastRenderedPageBreak/>
              <w:t>19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กรณีครอบครองตั้งแต่สิบเมตริกตันขึ้นไปต่อปี แต่ไม่ถึงห้าสิบเมตริกตันต่อปี และใช้พื้นที่เฉพาะเพื่อการเก็บรักษาตั้งแต่สองพันตารางเมตรขึ้นไป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960DDA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  <w:t xml:space="preserve"> </w:t>
            </w:r>
            <w:r w:rsidR="00960DDA" w:rsidRPr="006B7085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773D5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773D5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20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กรณีครอบครองตั้งแต่ห้าสิบเมตริกตันขึ้นไปต่อปี  แต่ไม่ถึงหนึ่งร้อยเมตริกตันต่อปี และใช้พื้นที่เฉพาะเพื่อการเก็บรักษาไม่ถึงสองพันตารางเมตร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1,500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773D5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773D5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21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F1543D" w:rsidRDefault="00A13B6C" w:rsidP="00DB2D1B">
            <w:pPr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ค่าธรรมเนียมการต่ออายุใบอนุญาตมีไว้ในครอบครองซึ่งวัตถุอันตราย </w:t>
            </w:r>
          </w:p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กรณีครอบครองตั้งแต่ห้าสิบเมตริกตันขึ้นไปต่อปี แต่ไม่ถึงหนึ่งร้อยเมตริกตันต่อปี และใช้พื้นที่เฉพาะเพื่อการเก็บรักษาตั้งแต่สองพันตารางเมตรขึ้นไป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13508B" w:rsidRDefault="00B509FC" w:rsidP="003F3154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960DDA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  <w:t xml:space="preserve"> </w:t>
            </w:r>
            <w:r w:rsidR="00960DDA" w:rsidRPr="006B7085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773D5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773D5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A13B6C" w:rsidRPr="006B7085" w:rsidTr="00090552">
        <w:tc>
          <w:tcPr>
            <w:tcW w:w="534" w:type="dxa"/>
          </w:tcPr>
          <w:p w:rsidR="00A13B6C" w:rsidRPr="006B7085" w:rsidRDefault="00A13B6C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22</w:t>
            </w:r>
            <w:r w:rsidR="00811134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6B7085" w:rsidRDefault="00A13B6C" w:rsidP="00DB2D1B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ค่าธรรมเนียมการต่ออายุใบอนุญาตมีไว้ในครอบครองซึ่งวัตถุอันตราย กรณีครอบครองตั้งแต่หนึ่งร้อยเมตริกตันขึ้นไปต่อปี</w:t>
            </w:r>
          </w:p>
          <w:p w:rsidR="003F3154" w:rsidRDefault="003F3154" w:rsidP="00E90756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BB09E8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</w:rPr>
              <w:t xml:space="preserve">3,000 </w:t>
            </w:r>
            <w:r w:rsidRPr="00BB09E8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553B40" w:rsidRDefault="00B509FC" w:rsidP="00F1543D">
            <w:pPr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</w:pPr>
            <w:r w:rsidRPr="006B7085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960DDA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lang w:bidi="th-TH"/>
              </w:rPr>
              <w:t xml:space="preserve"> </w:t>
            </w:r>
            <w:r w:rsidR="00960DDA" w:rsidRPr="006B7085">
              <w:rPr>
                <w:rFonts w:asciiTheme="minorBidi" w:hAnsiTheme="minorBidi" w:cs="Cordia New"/>
                <w:i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773D5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773D5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773D5F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773D5F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773D5F" w:rsidRPr="00ED5246" w:rsidTr="00773D5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73D5F" w:rsidRPr="00ED5246" w:rsidRDefault="00773D5F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773D5F" w:rsidRPr="00ED5246" w:rsidRDefault="00773D5F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773D5F" w:rsidRPr="00ED5246" w:rsidTr="00773D5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73D5F" w:rsidRPr="00ED5246" w:rsidRDefault="00773D5F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773D5F" w:rsidRPr="00ED5246" w:rsidRDefault="00773D5F" w:rsidP="005A5461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773D5F" w:rsidRPr="00ED5246" w:rsidTr="00773D5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73D5F" w:rsidRPr="00ED5246" w:rsidRDefault="00773D5F" w:rsidP="005A5461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773D5F" w:rsidRPr="00ED5246" w:rsidRDefault="00773D5F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6B7085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ตัวอย่าง</w:t>
      </w:r>
      <w:r w:rsidR="00D51311"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6B7085" w:rsidTr="00C1539D">
        <w:tc>
          <w:tcPr>
            <w:tcW w:w="675" w:type="dxa"/>
          </w:tcPr>
          <w:p w:rsidR="00F064C0" w:rsidRPr="006B7085" w:rsidRDefault="00F064C0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6B7085" w:rsidRDefault="00F064C0" w:rsidP="003F3154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แบบฟอร์มคำขอต่ออายุใบอนุญาต </w:t>
            </w: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(</w:t>
            </w:r>
            <w:r w:rsidRPr="006B7085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แบบ วอ</w:t>
            </w: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. 9)</w:t>
            </w:r>
          </w:p>
        </w:tc>
      </w:tr>
      <w:tr w:rsidR="00F064C0" w:rsidRPr="006B7085" w:rsidTr="00C1539D">
        <w:tc>
          <w:tcPr>
            <w:tcW w:w="675" w:type="dxa"/>
          </w:tcPr>
          <w:p w:rsidR="00F064C0" w:rsidRPr="006B7085" w:rsidRDefault="00F064C0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6B7085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3F3154" w:rsidRPr="006B7085" w:rsidRDefault="00F064C0" w:rsidP="00DB2D1B">
            <w:pPr>
              <w:rPr>
                <w:rFonts w:asciiTheme="minorBidi" w:hAnsiTheme="minorBidi"/>
                <w:sz w:val="30"/>
                <w:szCs w:val="30"/>
              </w:rPr>
            </w:pPr>
            <w:r w:rsidRPr="006B7085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ตัวอย่างการกรอกแบบฟอร์มคำขอต่ออายุใบอนุญาต </w:t>
            </w: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(</w:t>
            </w:r>
            <w:r w:rsidRPr="006B7085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แบบ วอ</w:t>
            </w:r>
            <w:r w:rsidRPr="006B7085">
              <w:rPr>
                <w:rFonts w:asciiTheme="minorBidi" w:hAnsiTheme="minorBidi"/>
                <w:noProof/>
                <w:sz w:val="30"/>
                <w:szCs w:val="30"/>
              </w:rPr>
              <w:t>. 9)</w:t>
            </w:r>
          </w:p>
        </w:tc>
      </w:tr>
    </w:tbl>
    <w:p w:rsidR="00D51311" w:rsidRPr="006B7085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6B7085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7B7077" w:rsidRPr="007B7077" w:rsidRDefault="007B7077" w:rsidP="007B7077">
      <w:pPr>
        <w:ind w:firstLine="426"/>
        <w:rPr>
          <w:rFonts w:ascii="Cordia New" w:hAnsi="Cordia New"/>
          <w:sz w:val="30"/>
          <w:szCs w:val="30"/>
          <w:cs/>
          <w:lang w:bidi="th-TH"/>
        </w:rPr>
      </w:pPr>
      <w:r w:rsidRPr="007B7077">
        <w:rPr>
          <w:rFonts w:ascii="Cordia New" w:hAnsi="Cordia New"/>
          <w:noProof/>
          <w:sz w:val="30"/>
          <w:szCs w:val="30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Pr="007B7077">
        <w:rPr>
          <w:rFonts w:ascii="Cordia New" w:hAnsi="Cordia New"/>
          <w:sz w:val="30"/>
          <w:szCs w:val="30"/>
          <w:lang w:bidi="th-TH"/>
        </w:rPr>
        <w:t xml:space="preserve"> </w:t>
      </w:r>
      <w:r w:rsidRPr="007B7077">
        <w:rPr>
          <w:rFonts w:ascii="Cordia New" w:hAnsi="Cordia New" w:hint="cs"/>
          <w:sz w:val="30"/>
          <w:szCs w:val="30"/>
          <w:cs/>
          <w:lang w:bidi="th-TH"/>
        </w:rPr>
        <w:t>ไม่รวมระยะเวลารอผู้ประกอบการแก้ไข หรือส่งเอกสารเพิ่มเติม</w:t>
      </w:r>
    </w:p>
    <w:p w:rsidR="00773D5F" w:rsidRDefault="00F1543D" w:rsidP="007B7077">
      <w:pPr>
        <w:spacing w:after="0" w:line="240" w:lineRule="auto"/>
        <w:ind w:firstLine="851"/>
        <w:rPr>
          <w:rFonts w:asciiTheme="minorBidi" w:hAnsiTheme="minorBidi" w:cs="Cordia New"/>
          <w:noProof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</w:p>
    <w:p w:rsidR="00773D5F" w:rsidRDefault="00773D5F">
      <w:pPr>
        <w:rPr>
          <w:rFonts w:asciiTheme="minorBidi" w:hAnsiTheme="minorBidi" w:cs="Cordia New"/>
          <w:noProof/>
          <w:sz w:val="30"/>
          <w:szCs w:val="30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br w:type="page"/>
      </w:r>
      <w:bookmarkStart w:id="0" w:name="_GoBack"/>
      <w:bookmarkEnd w:id="0"/>
    </w:p>
    <w:p w:rsidR="0013508B" w:rsidRPr="00A712D3" w:rsidRDefault="00F1543D" w:rsidP="007B7077">
      <w:pPr>
        <w:spacing w:after="0" w:line="240" w:lineRule="auto"/>
        <w:ind w:firstLine="851"/>
        <w:rPr>
          <w:b/>
          <w:bCs/>
          <w:sz w:val="30"/>
          <w:szCs w:val="30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lastRenderedPageBreak/>
        <w:t xml:space="preserve">   </w:t>
      </w:r>
      <w:r w:rsidR="0013508B">
        <w:rPr>
          <w:rFonts w:hint="cs"/>
          <w:b/>
          <w:bCs/>
          <w:sz w:val="30"/>
          <w:szCs w:val="30"/>
          <w:cs/>
          <w:lang w:bidi="th-TH"/>
        </w:rPr>
        <w:t>แผนผังแสดง</w:t>
      </w:r>
      <w:r w:rsidR="0013508B"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13508B" w:rsidRDefault="0013508B" w:rsidP="0013508B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13508B" w:rsidRPr="00EA66AA" w:rsidRDefault="0013508B" w:rsidP="0013508B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E6213F">
        <w:rPr>
          <w:rFonts w:hint="cs"/>
          <w:sz w:val="30"/>
          <w:szCs w:val="30"/>
          <w:cs/>
          <w:lang w:bidi="th-TH"/>
        </w:rPr>
        <w:t>แพร่</w: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32.8pt;margin-top:2.5pt;width:243pt;height:37.7pt;z-index:251676672;mso-width-relative:margin;mso-height-relative:margin">
            <v:textbox>
              <w:txbxContent>
                <w:p w:rsidR="0013508B" w:rsidRPr="00EA66AA" w:rsidRDefault="0013508B" w:rsidP="0013508B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13508B" w:rsidRDefault="0013508B" w:rsidP="0013508B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254.4pt;margin-top:3.55pt;width:0;height:25.5pt;z-index:251691008" o:connectortype="straight">
            <v:stroke endarrow="block"/>
          </v:shape>
        </w:pic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4" type="#_x0000_t202" style="position:absolute;margin-left:132.8pt;margin-top:10.75pt;width:243pt;height:54.2pt;z-index:251677696;mso-width-relative:margin;mso-height-relative:margin">
            <v:textbox>
              <w:txbxContent>
                <w:p w:rsidR="0013508B" w:rsidRPr="00F437AD" w:rsidRDefault="0013508B" w:rsidP="0013508B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13508B" w:rsidRDefault="0013508B" w:rsidP="0013508B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8" type="#_x0000_t32" style="position:absolute;margin-left:254.4pt;margin-top:10.05pt;width:0;height:26.25pt;z-index:251692032" o:connectortype="straight">
            <v:stroke endarrow="block"/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5" type="#_x0000_t202" style="position:absolute;margin-left:165.15pt;margin-top:-.35pt;width:178.5pt;height:37.7pt;z-index:251678720;mso-width-relative:margin;mso-height-relative:margin">
            <v:textbox>
              <w:txbxContent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13508B" w:rsidRDefault="0013508B" w:rsidP="0013508B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73D5F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6" type="#_x0000_t202" style="position:absolute;margin-left:285.05pt;margin-top:.75pt;width:101.15pt;height:66.15pt;z-index:251689984;mso-width-relative:margin;mso-height-relative:margin" filled="f" stroked="f">
            <v:textbox>
              <w:txbxContent>
                <w:p w:rsidR="0013508B" w:rsidRPr="00F437AD" w:rsidRDefault="0013508B" w:rsidP="0013508B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13508B" w:rsidRPr="00504D88" w:rsidRDefault="0013508B" w:rsidP="0013508B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13508B" w:rsidRPr="00504D88" w:rsidRDefault="0013508B" w:rsidP="0013508B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13508B" w:rsidRPr="00504D88" w:rsidRDefault="0013508B" w:rsidP="0013508B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13508B" w:rsidRDefault="0013508B" w:rsidP="0013508B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9" type="#_x0000_t32" style="position:absolute;margin-left:254.4pt;margin-top:.75pt;width:.05pt;height:25.35pt;flip:x;z-index:251693056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5" type="#_x0000_t202" style="position:absolute;margin-left:109.65pt;margin-top:11.15pt;width:87.8pt;height:61.65pt;z-index:251688960;mso-width-relative:margin;mso-height-relative:margin" filled="f" stroked="f">
            <v:textbox>
              <w:txbxContent>
                <w:p w:rsidR="0013508B" w:rsidRPr="00F437AD" w:rsidRDefault="0013508B" w:rsidP="0013508B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13508B" w:rsidRPr="00504D88" w:rsidRDefault="0013508B" w:rsidP="0013508B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13508B" w:rsidRPr="00504D88" w:rsidRDefault="0013508B" w:rsidP="0013508B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13508B" w:rsidRPr="00504D88" w:rsidRDefault="0013508B" w:rsidP="0013508B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13508B" w:rsidRDefault="0013508B" w:rsidP="0013508B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773D5F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6" type="#_x0000_t202" style="position:absolute;margin-left:204.85pt;margin-top:12.5pt;width:87.8pt;height:52.75pt;z-index:251679744;mso-width-relative:margin;mso-height-relative:margin">
            <v:textbox>
              <w:txbxContent>
                <w:p w:rsidR="0013508B" w:rsidRDefault="0013508B" w:rsidP="0013508B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13508B" w:rsidRDefault="0013508B" w:rsidP="0013508B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13508B" w:rsidRPr="00F437AD" w:rsidRDefault="0013508B" w:rsidP="0013508B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13508B" w:rsidRDefault="0013508B" w:rsidP="0013508B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8" type="#_x0000_t202" style="position:absolute;margin-left:370.7pt;margin-top:12.5pt;width:145.8pt;height:66.05pt;z-index:251681792;mso-width-relative:margin;mso-height-relative:margin">
            <v:textbox style="mso-next-textbox:#_x0000_s1108">
              <w:txbxContent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13508B" w:rsidRPr="003478AE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7" type="#_x0000_t202" style="position:absolute;margin-left:-10.15pt;margin-top:12.5pt;width:110.05pt;height:43.85pt;z-index:251680768;mso-width-relative:margin;mso-height-relative:margin">
            <v:textbox style="mso-next-textbox:#_x0000_s1107">
              <w:txbxContent>
                <w:p w:rsidR="0013508B" w:rsidRPr="00EA66AA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1" type="#_x0000_t32" style="position:absolute;margin-left:292.65pt;margin-top:4.5pt;width:74.25pt;height:0;z-index:25169510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0" type="#_x0000_t32" style="position:absolute;margin-left:105.15pt;margin-top:4.5pt;width:99.7pt;height:0;flip:x;z-index:251694080" o:connectortype="straight">
            <v:stroke endarrow="block"/>
          </v:shape>
        </w:pic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4" style="position:absolute;margin-left:109.65pt;margin-top:1.45pt;width:279pt;height:229.1pt;rotation:180;z-index:251702272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2" type="#_x0000_t32" style="position:absolute;margin-left:45.15pt;margin-top:1.45pt;width:0;height:22.2pt;z-index:251696128" o:connectortype="straight">
            <v:stroke endarrow="block"/>
          </v:shape>
        </w:pic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4" type="#_x0000_t32" style="position:absolute;margin-left:435.9pt;margin-top:5.35pt;width:0;height:23.15pt;z-index:251698176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1" type="#_x0000_t202" style="position:absolute;margin-left:-10.15pt;margin-top:11.65pt;width:119.8pt;height:43.85pt;z-index:251684864;mso-width-relative:margin;mso-height-relative:margin">
            <v:textbox style="mso-next-textbox:#_x0000_s1111">
              <w:txbxContent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13508B" w:rsidRPr="00EA66AA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9" type="#_x0000_t202" style="position:absolute;margin-left:375.8pt;margin-top:13.9pt;width:117pt;height:53.3pt;z-index:251682816;mso-width-relative:margin;mso-height-relative:margin">
            <v:textbox style="mso-next-textbox:#_x0000_s1109">
              <w:txbxContent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13508B" w:rsidRPr="003478AE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3" type="#_x0000_t32" style="position:absolute;margin-left:45.15pt;margin-top:.55pt;width:0;height:30.05pt;z-index:251697152" o:connectortype="straight">
            <v:stroke endarrow="block"/>
          </v:shape>
        </w:pict>
      </w: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5" type="#_x0000_t32" style="position:absolute;margin-left:435.9pt;margin-top:12.3pt;width:0;height:27.7pt;z-index:251699200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2" type="#_x0000_t202" style="position:absolute;margin-left:-10.15pt;margin-top:12.3pt;width:119.8pt;height:57.7pt;z-index:251685888;mso-width-relative:margin;mso-height-relative:margin">
            <v:textbox style="mso-next-textbox:#_x0000_s1112">
              <w:txbxContent>
                <w:p w:rsidR="0013508B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13508B" w:rsidRPr="00EA66AA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0" type="#_x0000_t202" style="position:absolute;margin-left:366.9pt;margin-top:3.35pt;width:131.15pt;height:42.8pt;z-index:251683840;mso-width-relative:margin;mso-height-relative:margin">
            <v:textbox style="mso-next-textbox:#_x0000_s1110">
              <w:txbxContent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13508B" w:rsidRPr="003478AE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6" type="#_x0000_t32" style="position:absolute;margin-left:435.9pt;margin-top:9.55pt;width:0;height:28.45pt;z-index:251700224" o:connectortype="straight">
            <v:stroke endarrow="block"/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3" type="#_x0000_t202" style="position:absolute;margin-left:388.65pt;margin-top:5.8pt;width:90pt;height:42.8pt;z-index:251686912;mso-width-relative:margin;mso-height-relative:margin">
            <v:textbox style="mso-next-textbox:#_x0000_s1113">
              <w:txbxContent>
                <w:p w:rsidR="0013508B" w:rsidRPr="00504D88" w:rsidRDefault="0013508B" w:rsidP="0013508B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13508B" w:rsidRPr="003478AE" w:rsidRDefault="0013508B" w:rsidP="0013508B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264A5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7" type="#_x0000_t32" style="position:absolute;margin-left:435.9pt;margin-top:12pt;width:0;height:32.25pt;z-index:251701248" o:connectortype="straight">
            <v:stroke endarrow="block"/>
          </v:shape>
        </w:pict>
      </w:r>
    </w:p>
    <w:p w:rsidR="0013508B" w:rsidRDefault="0013508B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3508B" w:rsidRDefault="00773D5F" w:rsidP="0013508B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26"/>
          <w:szCs w:val="26"/>
          <w:lang w:bidi="th-TH"/>
        </w:rPr>
        <w:pict>
          <v:shape id="_x0000_s1130" type="#_x0000_t202" style="position:absolute;margin-left:-10.15pt;margin-top:15.25pt;width:324.55pt;height:77.8pt;z-index:251703296;mso-height-percent:200;mso-height-percent:200;mso-width-relative:margin;mso-height-relative:margin" strokecolor="#974706">
            <v:textbox style="mso-fit-shape-to-text:t">
              <w:txbxContent>
                <w:p w:rsidR="007B7077" w:rsidRPr="00C21318" w:rsidRDefault="007B7077" w:rsidP="007B7077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7B7077" w:rsidRPr="00C21318" w:rsidRDefault="007B7077" w:rsidP="007B7077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 w:rsidR="007264A5">
        <w:rPr>
          <w:b/>
          <w:bCs/>
          <w:noProof/>
          <w:sz w:val="30"/>
          <w:szCs w:val="30"/>
          <w:lang w:bidi="th-TH"/>
        </w:rPr>
        <w:pict>
          <v:shape id="_x0000_s1114" type="#_x0000_t202" style="position:absolute;margin-left:394.1pt;margin-top:7.65pt;width:84.55pt;height:47.25pt;z-index:251687936;mso-width-relative:margin;mso-height-relative:margin">
            <v:textbox>
              <w:txbxContent>
                <w:p w:rsidR="0013508B" w:rsidRPr="00A26226" w:rsidRDefault="0013508B" w:rsidP="0013508B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13508B" w:rsidRDefault="0013508B" w:rsidP="0013508B">
      <w:pPr>
        <w:spacing w:after="0" w:line="240" w:lineRule="auto"/>
        <w:rPr>
          <w:sz w:val="26"/>
          <w:szCs w:val="26"/>
          <w:lang w:bidi="th-TH"/>
        </w:rPr>
      </w:pPr>
    </w:p>
    <w:p w:rsidR="0013508B" w:rsidRDefault="0013508B" w:rsidP="0013508B">
      <w:pPr>
        <w:spacing w:after="0" w:line="240" w:lineRule="auto"/>
        <w:rPr>
          <w:sz w:val="26"/>
          <w:szCs w:val="26"/>
          <w:lang w:bidi="th-TH"/>
        </w:rPr>
      </w:pPr>
    </w:p>
    <w:p w:rsidR="007B7077" w:rsidRDefault="007B7077" w:rsidP="00DB2D1B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</w:p>
    <w:p w:rsidR="007B7077" w:rsidRDefault="007B7077" w:rsidP="00DB2D1B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</w:p>
    <w:p w:rsidR="007B7077" w:rsidRDefault="007B7077" w:rsidP="00DB2D1B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</w:p>
    <w:p w:rsidR="00497028" w:rsidRPr="00A76238" w:rsidRDefault="00B64DCA" w:rsidP="00DB2D1B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/>
          <w:b/>
          <w:bCs/>
          <w:sz w:val="30"/>
          <w:szCs w:val="30"/>
          <w:cs/>
          <w:lang w:bidi="th-TH"/>
        </w:rPr>
        <w:lastRenderedPageBreak/>
        <w:t>แผนผัง</w:t>
      </w:r>
      <w:r w:rsidR="00497028" w:rsidRPr="00A76238">
        <w:rPr>
          <w:rFonts w:asciiTheme="minorBidi" w:hAnsiTheme="minorBidi"/>
          <w:b/>
          <w:bCs/>
          <w:sz w:val="30"/>
          <w:szCs w:val="30"/>
          <w:cs/>
          <w:lang w:bidi="th-TH"/>
        </w:rPr>
        <w:t>แสดง</w:t>
      </w:r>
      <w:r w:rsidR="00497028" w:rsidRPr="00A7623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ขั้นตอนและระยะเวลา</w:t>
      </w:r>
      <w:r w:rsidR="0049702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431343" w:rsidRDefault="00497028" w:rsidP="00DB2D1B">
      <w:pPr>
        <w:tabs>
          <w:tab w:val="left" w:pos="2268"/>
        </w:tabs>
        <w:spacing w:after="0" w:line="240" w:lineRule="auto"/>
        <w:jc w:val="center"/>
        <w:rPr>
          <w:rFonts w:asciiTheme="minorBidi" w:hAnsiTheme="minorBidi" w:cs="Cordia New"/>
          <w:b/>
          <w:bCs/>
          <w:sz w:val="30"/>
          <w:szCs w:val="30"/>
          <w:lang w:bidi="th-TH"/>
        </w:rPr>
      </w:pPr>
      <w:r w:rsidRPr="0049702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497028">
        <w:rPr>
          <w:rFonts w:asciiTheme="minorBidi" w:hAnsiTheme="minorBidi" w:cs="Cordia New"/>
          <w:b/>
          <w:bCs/>
          <w:sz w:val="30"/>
          <w:szCs w:val="30"/>
          <w:cs/>
          <w:lang w:bidi="th-TH"/>
        </w:rPr>
        <w:t>การต่ออายุใบอนุญาต</w:t>
      </w:r>
    </w:p>
    <w:p w:rsidR="00497028" w:rsidRPr="0033054A" w:rsidRDefault="00497028" w:rsidP="00DB2D1B">
      <w:pPr>
        <w:tabs>
          <w:tab w:val="left" w:pos="2268"/>
        </w:tabs>
        <w:spacing w:after="0" w:line="240" w:lineRule="auto"/>
        <w:jc w:val="center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497028">
        <w:rPr>
          <w:rFonts w:asciiTheme="minorBidi" w:hAnsiTheme="minorBidi" w:cs="Cordia New"/>
          <w:b/>
          <w:bCs/>
          <w:sz w:val="30"/>
          <w:szCs w:val="30"/>
          <w:cs/>
          <w:lang w:bidi="th-TH"/>
        </w:rPr>
        <w:t>ผลิต นำเข้า ส่งออก หรือมีไว้ใน</w:t>
      </w:r>
      <w:r>
        <w:rPr>
          <w:rFonts w:asciiTheme="minorBidi" w:hAnsiTheme="minorBidi" w:cs="Cordia New"/>
          <w:b/>
          <w:bCs/>
          <w:sz w:val="30"/>
          <w:szCs w:val="30"/>
          <w:cs/>
          <w:lang w:bidi="th-TH"/>
        </w:rPr>
        <w:t>ครอบครองซึ่งวัตถุอันตราย</w:t>
      </w:r>
      <w:r w:rsidRPr="0033054A">
        <w:rPr>
          <w:rFonts w:asciiTheme="minorBidi" w:hAnsiTheme="minorBidi" w:cs="Cordia New"/>
          <w:b/>
          <w:bCs/>
          <w:sz w:val="30"/>
          <w:szCs w:val="30"/>
          <w:cs/>
          <w:lang w:bidi="th-TH"/>
        </w:rPr>
        <w:t>ชนิดที</w:t>
      </w:r>
      <w:r w:rsidR="0033054A">
        <w:rPr>
          <w:rFonts w:asciiTheme="minorBidi" w:hAnsiTheme="minorBidi" w:cs="Cordia New" w:hint="cs"/>
          <w:b/>
          <w:bCs/>
          <w:sz w:val="30"/>
          <w:szCs w:val="30"/>
          <w:cs/>
          <w:lang w:bidi="th-TH"/>
        </w:rPr>
        <w:t xml:space="preserve">่ </w:t>
      </w:r>
      <w:r w:rsidRPr="0033054A">
        <w:rPr>
          <w:rFonts w:asciiTheme="minorBidi" w:hAnsiTheme="minorBidi" w:cs="Cordia New" w:hint="cs"/>
          <w:b/>
          <w:bCs/>
          <w:sz w:val="30"/>
          <w:szCs w:val="30"/>
          <w:cs/>
          <w:lang w:bidi="th-TH"/>
        </w:rPr>
        <w:t>3</w:t>
      </w:r>
    </w:p>
    <w:p w:rsidR="00DB2D1B" w:rsidRDefault="00DB2D1B" w:rsidP="00497028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497028" w:rsidRDefault="00497028" w:rsidP="00497028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</w:t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DB2D1B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 w:rsidR="0013508B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13508B">
        <w:rPr>
          <w:rFonts w:ascii="Cordia New" w:hAnsi="Cordia New"/>
          <w:noProof/>
          <w:sz w:val="30"/>
          <w:szCs w:val="30"/>
          <w:lang w:bidi="th-TH"/>
        </w:rPr>
        <w:t>OSSC</w:t>
      </w:r>
      <w:r w:rsidR="0013508B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13508B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13508B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E6213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497028" w:rsidRDefault="00497028" w:rsidP="00497028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 </w:t>
      </w:r>
      <w:r w:rsidR="00DB2D1B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941510" w:rsidRPr="00941510" w:rsidRDefault="00941510" w:rsidP="00497028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 w:rsidRPr="00941510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>:</w:t>
      </w:r>
      <w:r w:rsidRPr="00941510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 xml:space="preserve">   </w:t>
      </w:r>
      <w:r w:rsidR="00DB2D1B">
        <w:rPr>
          <w:rFonts w:asciiTheme="minorBidi" w:hAnsiTheme="minorBidi"/>
          <w:color w:val="0D0D0D" w:themeColor="text1" w:themeTint="F2"/>
          <w:sz w:val="30"/>
          <w:szCs w:val="30"/>
        </w:rPr>
        <w:tab/>
      </w:r>
      <w:r w:rsidRPr="00941510">
        <w:rPr>
          <w:rFonts w:asciiTheme="minorBidi" w:hAnsiTheme="minorBidi"/>
          <w:color w:val="0D0D0D" w:themeColor="text1" w:themeTint="F2"/>
          <w:sz w:val="30"/>
          <w:szCs w:val="30"/>
        </w:rPr>
        <w:t xml:space="preserve">5 </w:t>
      </w:r>
      <w:r w:rsidRPr="00941510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>วันทำการ</w:t>
      </w:r>
    </w:p>
    <w:p w:rsidR="00497028" w:rsidRPr="00A76238" w:rsidRDefault="007264A5" w:rsidP="00497028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cs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group id="_x0000_s1101" style="position:absolute;left:0;text-align:left;margin-left:56.65pt;margin-top:16.3pt;width:336pt;height:453.75pt;z-index:251674624" coordorigin="2210,4372" coordsize="6720,9075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5" o:spid="_x0000_s1088" type="#_x0000_t67" style="position:absolute;left:5235;top:6892;width:670;height:531;visibility:visible" fillcolor="#70ad47 [3209]" strokecolor="black [3213]">
              <v:textbox style="layout-flow:vertical-ideographic"/>
            </v:shape>
            <v:rect id="Rectangle 66" o:spid="_x0000_s1089" style="position:absolute;left:2210;top:7627;width:6720;height:500;visibility:visible" fillcolor="#a8d08d [1945]" strokecolor="#a8d08d [1945]" strokeweight="1pt">
              <v:fill color2="#e2efd9 [665]" angle="-45" focusposition="1" focussize="" focus="-50%" type="gradient"/>
              <v:shadow on="t" type="perspective" color="#375623 [1609]" opacity=".5" offset="1pt" offset2="-3pt"/>
              <v:textbox>
                <w:txbxContent>
                  <w:p w:rsidR="000F1A99" w:rsidRPr="004D4D64" w:rsidRDefault="000F1A99" w:rsidP="00497028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พิจารณา (</w:t>
                    </w:r>
                    <w:r w:rsidR="0013508B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>2</w:t>
                    </w:r>
                    <w:r w:rsidRPr="000B2CEF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</w:t>
                    </w:r>
                    <w:r w:rsidRPr="000B2CEF">
                      <w:rPr>
                        <w:rFonts w:asciiTheme="minorBidi" w:hAnsiTheme="minorBidi" w:cs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67" o:spid="_x0000_s1090" style="position:absolute;left:2210;top:8131;width:6720;height: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+De8QA&#10;AADbAAAADwAAAGRycy9kb3ducmV2LnhtbESPT2sCMRTE7wW/Q3iCt5pV20VXo9iC4MEe/IN4fGye&#10;m203L0sSdfvtm0Khx2FmfsMsVp1txJ18qB0rGA0zEMSl0zVXCk7HzfMURIjIGhvHpOCbAqyWvacF&#10;Fto9eE/3Q6xEgnAoUIGJsS2kDKUhi2HoWuLkXZ23GJP0ldQeHwluGznOslxarDktGGzp3VD5dbhZ&#10;BbPzdv+2eyGc+Ne1mZ0+Py5+F5Ua9Lv1HESkLv6H/9pbrSD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vg3vEAAAA2wAAAA8AAAAAAAAAAAAAAAAAmAIAAGRycy9k&#10;b3ducmV2LnhtbFBLBQYAAAAABAAEAPUAAACJAwAAAAA=&#10;" strokecolor="#a5a5a5 [3206]">
              <v:textbox>
                <w:txbxContent>
                  <w:p w:rsidR="000F1A99" w:rsidRDefault="000F1A99" w:rsidP="0067634D">
                    <w:pPr>
                      <w:tabs>
                        <w:tab w:val="left" w:pos="426"/>
                      </w:tabs>
                      <w:spacing w:after="0" w:line="320" w:lineRule="exact"/>
                      <w:ind w:firstLine="142"/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</w:pP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</w:t>
                    </w:r>
                    <w:r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พิจารณาคำขอและประเมินเอกสาร</w:t>
                    </w:r>
                  </w:p>
                  <w:p w:rsidR="000F1A99" w:rsidRDefault="000F1A99" w:rsidP="0067634D">
                    <w:pPr>
                      <w:tabs>
                        <w:tab w:val="left" w:pos="426"/>
                      </w:tabs>
                      <w:spacing w:after="0" w:line="320" w:lineRule="exact"/>
                      <w:ind w:firstLine="142"/>
                      <w:rPr>
                        <w:lang w:bidi="th-TH"/>
                      </w:rPr>
                    </w:pP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(2) </w:t>
                    </w:r>
                    <w:r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สรุปผลการประเมินและเสนอลงนามอนุญาต</w:t>
                    </w:r>
                  </w:p>
                </w:txbxContent>
              </v:textbox>
            </v:rect>
            <v:shape id="AutoShape 68" o:spid="_x0000_s1091" type="#_x0000_t67" style="position:absolute;left:5235;top:9191;width:670;height:623;visibility:visible" fillcolor="#70ad47 [3209]" strokecolor="black [3213]">
              <v:textbox style="layout-flow:vertical-ideographic"/>
            </v:shape>
            <v:shape id="AutoShape 69" o:spid="_x0000_s1092" type="#_x0000_t67" style="position:absolute;left:5235;top:11446;width:670;height:623;visibility:visible" fillcolor="#70ad47 [3209]" strokecolor="black [3213]">
              <v:textbox style="layout-flow:vertical-ideographic"/>
            </v:shape>
            <v:rect id="Rectangle 70" o:spid="_x0000_s1093" style="position:absolute;left:2262;top:4372;width:6615;height:661;visibility:visible" fillcolor="#a8d08d [1945]" strokecolor="#a8d08d [1945]" strokeweight="1pt">
              <v:fill color2="#e2efd9 [665]" angle="-45" focusposition="1" focussize="" focus="-50%" type="gradient"/>
              <v:shadow on="t" type="perspective" color="#375623 [1609]" opacity=".5" offset="1pt" offset2="-3pt"/>
              <v:textbox>
                <w:txbxContent>
                  <w:p w:rsidR="000F1A99" w:rsidRPr="004D4D64" w:rsidRDefault="000F1A99" w:rsidP="00497028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การตรวจสอบเอกสาร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9274A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Pr="004D4D64">
                      <w:rPr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4D4D64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>1</w:t>
                    </w:r>
                    <w:r w:rsidRPr="004D4D64">
                      <w:rPr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</w:t>
                    </w:r>
                    <w:r w:rsidRPr="007E2BB3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Rectangle 71" o:spid="_x0000_s1094" style="position:absolute;left:2262;top:5033;width:6615;height:16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MoScEA&#10;AADbAAAADwAAAGRycy9kb3ducmV2LnhtbERPy2oCMRTdF/oP4RbcaUZrfUyNYgsFF7rwgbi8TG4n&#10;o5ObIYk6/n2zELo8nPds0dpa3MiHyrGCfi8DQVw4XXGp4LD/6U5AhIissXZMCh4UYDF/fZlhrt2d&#10;t3TbxVKkEA45KjAxNrmUoTBkMfRcQ5y4X+ctxgR9KbXHewq3tRxk2UharDg1GGzo21Bx2V2tgulx&#10;tf1aDwnf/cfSTA/nzcmvo1Kdt3b5CSJSG//FT/dKKxin9elL+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TKEnBAAAA2wAAAA8AAAAAAAAAAAAAAAAAmAIAAGRycy9kb3du&#10;cmV2LnhtbFBLBQYAAAAABAAEAPUAAACGAwAAAAA=&#10;" strokecolor="#a5a5a5 [3206]">
              <v:textbox>
                <w:txbxContent>
                  <w:p w:rsidR="000F1A99" w:rsidRDefault="000F1A99" w:rsidP="00DB2D1B">
                    <w:pPr>
                      <w:spacing w:after="0" w:line="320" w:lineRule="exact"/>
                      <w:ind w:left="1134" w:hanging="1134"/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</w:pP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  </w:t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รับคำขอ</w:t>
                    </w:r>
                  </w:p>
                  <w:p w:rsidR="000F1A99" w:rsidRDefault="000F1A99" w:rsidP="00DB2D1B">
                    <w:pPr>
                      <w:spacing w:after="0" w:line="320" w:lineRule="exact"/>
                      <w:ind w:left="1134" w:hanging="1134"/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</w:pP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(2)   </w:t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ตรวจสอบความครบถ้วนของคำขอและเอกสารประกอบ</w:t>
                    </w:r>
                  </w:p>
                  <w:p w:rsidR="000F1A99" w:rsidRPr="00DB2D1B" w:rsidRDefault="000F1A99" w:rsidP="00DB2D1B">
                    <w:pPr>
                      <w:spacing w:after="0" w:line="320" w:lineRule="exact"/>
                      <w:ind w:left="1134" w:hanging="1134"/>
                      <w:rPr>
                        <w:rFonts w:asciiTheme="minorBidi" w:hAnsiTheme="minorBidi"/>
                        <w:sz w:val="36"/>
                        <w:szCs w:val="36"/>
                      </w:rPr>
                    </w:pP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(3)   </w:t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ออกใบสั่งชำระค่าธรรมเนียม</w:t>
                    </w:r>
                    <w:r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 </w:t>
                    </w:r>
                    <w:r w:rsidRPr="00DB2D1B">
                      <w:rPr>
                        <w:rFonts w:asciiTheme="minorBidi" w:hAnsiTheme="minorBidi"/>
                        <w:sz w:val="36"/>
                        <w:szCs w:val="36"/>
                      </w:rPr>
                      <w:t>**</w:t>
                    </w:r>
                  </w:p>
                  <w:p w:rsidR="000F1A99" w:rsidRDefault="000F1A99" w:rsidP="00DB2D1B">
                    <w:pPr>
                      <w:spacing w:after="0" w:line="320" w:lineRule="exact"/>
                      <w:rPr>
                        <w:lang w:bidi="th-TH"/>
                      </w:rPr>
                    </w:pP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(4)   </w:t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รับใบเสร็จรับเงิน  คืนสำเนาและมอบใบนัดรับเรื่อง</w:t>
                    </w:r>
                    <w:r w:rsidRPr="00344235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>/</w:t>
                    </w:r>
                    <w:r w:rsidRPr="00344235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ติดตามเรื่องให้ผู้ยื่นคำขอ</w:t>
                    </w:r>
                  </w:p>
                </w:txbxContent>
              </v:textbox>
            </v:rect>
            <v:rect id="Rectangle 72" o:spid="_x0000_s1095" style="position:absolute;left:3461;top:9993;width:4219;height:571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0F1A99" w:rsidRPr="00DF20A6" w:rsidRDefault="000F1A99" w:rsidP="00497028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DF20A6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>(</w:t>
                    </w:r>
                    <w:r w:rsidR="0013508B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>1</w:t>
                    </w:r>
                    <w:r w:rsidR="0013508B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Rectangle 73" o:spid="_x0000_s1096" style="position:absolute;left:3461;top:10582;width:4219;height:6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0TpcUA&#10;AADbAAAADwAAAGRycy9kb3ducmV2LnhtbESPzWsCMRTE74X+D+EVvNVsbf3aGsUKggc9+IF4fGye&#10;m203L0sSdfvfNwXB4zAzv2Ems9bW4ko+VI4VvHUzEMSF0xWXCg775esIRIjIGmvHpOCXAsymz08T&#10;zLW78Zauu1iKBOGQowITY5NLGQpDFkPXNcTJOztvMSbpS6k93hLc1rKXZQNpseK0YLChhaHiZ3ex&#10;CsbH1fZr/UH47vtzMz58b05+HZXqvLTzTxCR2vgI39srrWDYg/8v6Qf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ROlxQAAANsAAAAPAAAAAAAAAAAAAAAAAJgCAABkcnMv&#10;ZG93bnJldi54bWxQSwUGAAAAAAQABAD1AAAAigMAAAAA&#10;" strokecolor="#a5a5a5 [3206]">
              <v:textbox>
                <w:txbxContent>
                  <w:p w:rsidR="000F1A99" w:rsidRDefault="000F1A99" w:rsidP="00497028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DF20A6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ลง</w:t>
                    </w:r>
                    <w:r w:rsidRPr="00DF20A6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นามอนุญาต</w:t>
                    </w:r>
                  </w:p>
                </w:txbxContent>
              </v:textbox>
            </v:rect>
            <v:rect id="Rectangle 74" o:spid="_x0000_s1097" style="position:absolute;left:2497;top:12187;width:6145;height:570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0F1A99" w:rsidRPr="004D4D64" w:rsidRDefault="000F1A99" w:rsidP="00497028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แจ้งผลการพิจารณา (</w:t>
                    </w:r>
                    <w:r w:rsidRPr="00DF20A6">
                      <w:rPr>
                        <w:rFonts w:asciiTheme="minorBidi" w:hAnsiTheme="minorBidi" w:cs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3 ชั่วโมง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5" o:spid="_x0000_s1098" style="position:absolute;left:2497;top:12790;width:6145;height:6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uSsQA&#10;AADbAAAADwAAAGRycy9kb3ducmV2LnhtbESPT2sCMRTE74V+h/AK3mq2/ml1axQVBA960Ir0+Ni8&#10;brbdvCxJ1PXbG0HocZiZ3zCTWWtrcSYfKscK3roZCOLC6YpLBYev1esIRIjIGmvHpOBKAWbT56cJ&#10;5tpdeEfnfSxFgnDIUYGJscmlDIUhi6HrGuLk/ThvMSbpS6k9XhLc1rKXZe/SYsVpwWBDS0PF3/5k&#10;FYyP691iMyDs++HcjA+/22+/iUp1Xtr5J4hIbfwPP9prreBjAPcv6Q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LkrEAAAA2wAAAA8AAAAAAAAAAAAAAAAAmAIAAGRycy9k&#10;b3ducmV2LnhtbFBLBQYAAAAABAAEAPUAAACJAwAAAAA=&#10;" strokecolor="#a5a5a5 [3206]">
              <v:textbox>
                <w:txbxContent>
                  <w:p w:rsidR="000F1A99" w:rsidRPr="00DB2D1B" w:rsidRDefault="000F1A99" w:rsidP="00DF20A6">
                    <w:pPr>
                      <w:spacing w:after="0" w:line="240" w:lineRule="auto"/>
                      <w:ind w:left="1134" w:hanging="1134"/>
                      <w:rPr>
                        <w:rFonts w:asciiTheme="minorBidi" w:hAnsiTheme="minorBidi"/>
                        <w:sz w:val="36"/>
                        <w:szCs w:val="36"/>
                      </w:rPr>
                    </w:pPr>
                    <w:r>
                      <w:rPr>
                        <w:rFonts w:asciiTheme="minorBidi" w:hAnsiTheme="minorBidi" w:cs="Cordia New" w:hint="cs"/>
                        <w:sz w:val="28"/>
                        <w:szCs w:val="28"/>
                        <w:cs/>
                        <w:lang w:bidi="th-TH"/>
                      </w:rPr>
                      <w:t xml:space="preserve">             </w:t>
                    </w:r>
                    <w:r w:rsidRPr="00DF20A6">
                      <w:rPr>
                        <w:rFonts w:asciiTheme="minorBidi" w:hAnsiTheme="minorBidi" w:cs="Cordia New"/>
                        <w:sz w:val="28"/>
                        <w:szCs w:val="28"/>
                        <w:cs/>
                        <w:lang w:bidi="th-TH"/>
                      </w:rPr>
                      <w:t>แจ้งผลการพิจารณาและส่งมอบใบอนุญาต</w:t>
                    </w:r>
                    <w:r>
                      <w:rPr>
                        <w:rFonts w:asciiTheme="minorBidi" w:hAnsiTheme="minorBidi"/>
                        <w:sz w:val="36"/>
                        <w:szCs w:val="36"/>
                      </w:rPr>
                      <w:t xml:space="preserve"> </w:t>
                    </w:r>
                    <w:r w:rsidRPr="00DB2D1B">
                      <w:rPr>
                        <w:rFonts w:asciiTheme="minorBidi" w:hAnsiTheme="minorBidi"/>
                        <w:sz w:val="36"/>
                        <w:szCs w:val="36"/>
                      </w:rPr>
                      <w:t>*</w:t>
                    </w:r>
                    <w:r>
                      <w:rPr>
                        <w:rFonts w:asciiTheme="minorBidi" w:hAnsiTheme="minorBidi"/>
                        <w:sz w:val="36"/>
                        <w:szCs w:val="36"/>
                      </w:rPr>
                      <w:t>*</w:t>
                    </w:r>
                    <w:r w:rsidRPr="00DB2D1B">
                      <w:rPr>
                        <w:rFonts w:asciiTheme="minorBidi" w:hAnsiTheme="minorBidi"/>
                        <w:sz w:val="36"/>
                        <w:szCs w:val="36"/>
                      </w:rPr>
                      <w:t>*</w:t>
                    </w:r>
                  </w:p>
                  <w:p w:rsidR="000F1A99" w:rsidRDefault="000F1A99" w:rsidP="00497028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</w:p>
                </w:txbxContent>
              </v:textbox>
            </v:rect>
          </v:group>
        </w:pict>
      </w:r>
    </w:p>
    <w:p w:rsidR="00497028" w:rsidRDefault="00497028" w:rsidP="00497028">
      <w:pPr>
        <w:jc w:val="center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jc w:val="center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jc w:val="center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jc w:val="center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jc w:val="center"/>
        <w:rPr>
          <w:b/>
          <w:bCs/>
          <w:sz w:val="32"/>
          <w:szCs w:val="32"/>
          <w:lang w:bidi="th-TH"/>
        </w:rPr>
      </w:pPr>
    </w:p>
    <w:p w:rsidR="00497028" w:rsidRPr="00240A70" w:rsidRDefault="00497028" w:rsidP="00497028">
      <w:pPr>
        <w:jc w:val="center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497028" w:rsidRDefault="00497028" w:rsidP="00497028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E0676D" w:rsidRDefault="00E0676D" w:rsidP="00497028">
      <w:pPr>
        <w:spacing w:after="0" w:line="240" w:lineRule="auto"/>
        <w:ind w:left="1134" w:hanging="1134"/>
        <w:rPr>
          <w:rFonts w:asciiTheme="minorBidi" w:hAnsiTheme="minorBidi"/>
          <w:b/>
          <w:bCs/>
          <w:sz w:val="28"/>
          <w:szCs w:val="28"/>
          <w:lang w:bidi="th-TH"/>
        </w:rPr>
      </w:pPr>
    </w:p>
    <w:p w:rsidR="00497028" w:rsidRPr="0067634D" w:rsidRDefault="00497028" w:rsidP="0067634D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sz w:val="26"/>
          <w:szCs w:val="26"/>
          <w:lang w:bidi="th-TH"/>
        </w:rPr>
      </w:pPr>
      <w:r w:rsidRPr="0067634D">
        <w:rPr>
          <w:rFonts w:asciiTheme="minorBidi" w:hAnsiTheme="minorBidi"/>
          <w:b/>
          <w:bCs/>
          <w:sz w:val="26"/>
          <w:szCs w:val="26"/>
          <w:cs/>
          <w:lang w:bidi="th-TH"/>
        </w:rPr>
        <w:t xml:space="preserve">หมายเหตุ </w:t>
      </w:r>
      <w:r w:rsidRPr="0067634D">
        <w:rPr>
          <w:rFonts w:asciiTheme="minorBidi" w:hAnsiTheme="minorBidi"/>
          <w:b/>
          <w:bCs/>
          <w:sz w:val="26"/>
          <w:szCs w:val="26"/>
          <w:lang w:bidi="th-TH"/>
        </w:rPr>
        <w:t xml:space="preserve">* </w:t>
      </w:r>
      <w:r w:rsidRPr="0067634D">
        <w:rPr>
          <w:rFonts w:asciiTheme="minorBidi" w:hAnsiTheme="minorBidi" w:hint="cs"/>
          <w:sz w:val="26"/>
          <w:szCs w:val="26"/>
          <w:cs/>
          <w:lang w:bidi="th-TH"/>
        </w:rPr>
        <w:t xml:space="preserve">  </w:t>
      </w:r>
      <w:r w:rsidR="0067634D">
        <w:rPr>
          <w:rFonts w:asciiTheme="minorBidi" w:hAnsiTheme="minorBidi" w:hint="cs"/>
          <w:sz w:val="26"/>
          <w:szCs w:val="26"/>
          <w:cs/>
          <w:lang w:bidi="th-TH"/>
        </w:rPr>
        <w:tab/>
      </w:r>
      <w:r w:rsidRPr="0067634D">
        <w:rPr>
          <w:rFonts w:asciiTheme="minorBidi" w:hAnsiTheme="minorBidi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67634D">
        <w:rPr>
          <w:rFonts w:asciiTheme="minorBidi" w:hAnsiTheme="minorBidi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67634D" w:rsidRPr="0067634D" w:rsidRDefault="00497028" w:rsidP="0067634D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 w:cs="Cordia New"/>
          <w:noProof/>
          <w:sz w:val="26"/>
          <w:szCs w:val="26"/>
          <w:lang w:bidi="th-TH"/>
        </w:rPr>
      </w:pPr>
      <w:r w:rsidRPr="0067634D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ab/>
        <w:t xml:space="preserve">**  </w:t>
      </w:r>
      <w:r w:rsidR="0067634D">
        <w:rPr>
          <w:rFonts w:asciiTheme="minorBidi" w:hAnsiTheme="minorBidi" w:cs="Cordia New" w:hint="cs"/>
          <w:noProof/>
          <w:sz w:val="26"/>
          <w:szCs w:val="26"/>
          <w:cs/>
          <w:lang w:bidi="th-TH"/>
        </w:rPr>
        <w:tab/>
      </w:r>
      <w:r w:rsidR="0067634D" w:rsidRPr="0067634D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ระยะเวลาไม่รวมเวลาที่รอผู้ยื่นคำขอชำระค่าธรรมเนียม</w:t>
      </w:r>
    </w:p>
    <w:p w:rsidR="00570CE7" w:rsidRPr="006B7085" w:rsidRDefault="0067634D" w:rsidP="0067634D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ab/>
      </w:r>
      <w:r w:rsidRPr="0067634D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>*</w:t>
      </w:r>
      <w:r w:rsidRPr="0067634D">
        <w:rPr>
          <w:rFonts w:asciiTheme="minorBidi" w:hAnsiTheme="minorBidi"/>
          <w:b/>
          <w:bCs/>
          <w:sz w:val="26"/>
          <w:szCs w:val="26"/>
          <w:lang w:bidi="th-TH"/>
        </w:rPr>
        <w:t>*</w:t>
      </w:r>
      <w:r w:rsidRPr="0067634D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 xml:space="preserve">* </w:t>
      </w:r>
      <w:r w:rsidR="007C14D6" w:rsidRPr="0067634D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ระยะเวลาไม่รวมเวลาที่รอผู้ยื่นคำขอมารับใบอนุญาต</w:t>
      </w:r>
    </w:p>
    <w:sectPr w:rsidR="00570CE7" w:rsidRPr="006B7085" w:rsidSect="006B7085">
      <w:headerReference w:type="default" r:id="rId14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4A5" w:rsidRDefault="007264A5" w:rsidP="00C81DB8">
      <w:pPr>
        <w:spacing w:after="0" w:line="240" w:lineRule="auto"/>
      </w:pPr>
      <w:r>
        <w:separator/>
      </w:r>
    </w:p>
  </w:endnote>
  <w:endnote w:type="continuationSeparator" w:id="0">
    <w:p w:rsidR="007264A5" w:rsidRDefault="007264A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4A5" w:rsidRDefault="007264A5" w:rsidP="00C81DB8">
      <w:pPr>
        <w:spacing w:after="0" w:line="240" w:lineRule="auto"/>
      </w:pPr>
      <w:r>
        <w:separator/>
      </w:r>
    </w:p>
  </w:footnote>
  <w:footnote w:type="continuationSeparator" w:id="0">
    <w:p w:rsidR="007264A5" w:rsidRDefault="007264A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0F1A99" w:rsidRDefault="007264A5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D5F">
          <w:rPr>
            <w:noProof/>
          </w:rPr>
          <w:t>11</w:t>
        </w:r>
        <w:r>
          <w:rPr>
            <w:noProof/>
          </w:rPr>
          <w:fldChar w:fldCharType="end"/>
        </w:r>
        <w:r w:rsidR="000F1A99">
          <w:rPr>
            <w:noProof/>
          </w:rPr>
          <w:t>/</w:t>
        </w:r>
        <w:r w:rsidR="006472C4">
          <w:rPr>
            <w:noProof/>
          </w:rPr>
          <w:fldChar w:fldCharType="begin"/>
        </w:r>
        <w:r w:rsidR="000F1A99">
          <w:rPr>
            <w:noProof/>
          </w:rPr>
          <w:instrText xml:space="preserve"> NUMPAGES  \# "0" \* Arabic </w:instrText>
        </w:r>
        <w:r w:rsidR="006472C4">
          <w:rPr>
            <w:noProof/>
          </w:rPr>
          <w:fldChar w:fldCharType="separate"/>
        </w:r>
        <w:r w:rsidR="00773D5F">
          <w:rPr>
            <w:noProof/>
          </w:rPr>
          <w:t>11</w:t>
        </w:r>
        <w:r w:rsidR="006472C4">
          <w:rPr>
            <w:noProof/>
          </w:rPr>
          <w:fldChar w:fldCharType="end"/>
        </w:r>
      </w:p>
    </w:sdtContent>
  </w:sdt>
  <w:p w:rsidR="000F1A99" w:rsidRDefault="000F1A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35F94"/>
    <w:rsid w:val="00037195"/>
    <w:rsid w:val="00041845"/>
    <w:rsid w:val="000424A8"/>
    <w:rsid w:val="00045650"/>
    <w:rsid w:val="0004716F"/>
    <w:rsid w:val="0005000C"/>
    <w:rsid w:val="000569DE"/>
    <w:rsid w:val="00061108"/>
    <w:rsid w:val="00067A20"/>
    <w:rsid w:val="00075E4A"/>
    <w:rsid w:val="00090552"/>
    <w:rsid w:val="00094F82"/>
    <w:rsid w:val="000B2CEF"/>
    <w:rsid w:val="000C2AAC"/>
    <w:rsid w:val="000C466B"/>
    <w:rsid w:val="000C5C9D"/>
    <w:rsid w:val="000E74B8"/>
    <w:rsid w:val="000F1309"/>
    <w:rsid w:val="000F1A99"/>
    <w:rsid w:val="000F4608"/>
    <w:rsid w:val="00110F0C"/>
    <w:rsid w:val="00132E1B"/>
    <w:rsid w:val="0013508B"/>
    <w:rsid w:val="001367A1"/>
    <w:rsid w:val="001468A5"/>
    <w:rsid w:val="00153C5B"/>
    <w:rsid w:val="00164004"/>
    <w:rsid w:val="0017533B"/>
    <w:rsid w:val="0018441F"/>
    <w:rsid w:val="001929FC"/>
    <w:rsid w:val="0019582A"/>
    <w:rsid w:val="00197810"/>
    <w:rsid w:val="001B1C8D"/>
    <w:rsid w:val="001C607A"/>
    <w:rsid w:val="001D176B"/>
    <w:rsid w:val="001E05C0"/>
    <w:rsid w:val="00201E94"/>
    <w:rsid w:val="00205B39"/>
    <w:rsid w:val="00206D20"/>
    <w:rsid w:val="00210AAF"/>
    <w:rsid w:val="00216FA4"/>
    <w:rsid w:val="002223AB"/>
    <w:rsid w:val="002440E7"/>
    <w:rsid w:val="00261D40"/>
    <w:rsid w:val="00263F10"/>
    <w:rsid w:val="002778B1"/>
    <w:rsid w:val="00290086"/>
    <w:rsid w:val="00291120"/>
    <w:rsid w:val="002B2D62"/>
    <w:rsid w:val="002B3B12"/>
    <w:rsid w:val="002B4D3D"/>
    <w:rsid w:val="002C3E03"/>
    <w:rsid w:val="00313D38"/>
    <w:rsid w:val="003229AE"/>
    <w:rsid w:val="003240F6"/>
    <w:rsid w:val="0033054A"/>
    <w:rsid w:val="003327DD"/>
    <w:rsid w:val="00344235"/>
    <w:rsid w:val="00352D56"/>
    <w:rsid w:val="00353030"/>
    <w:rsid w:val="00357299"/>
    <w:rsid w:val="00394031"/>
    <w:rsid w:val="00394708"/>
    <w:rsid w:val="003C25A4"/>
    <w:rsid w:val="003F3154"/>
    <w:rsid w:val="003F489A"/>
    <w:rsid w:val="003F4A0D"/>
    <w:rsid w:val="00403651"/>
    <w:rsid w:val="00405B5D"/>
    <w:rsid w:val="00422EAB"/>
    <w:rsid w:val="00431343"/>
    <w:rsid w:val="00444BFB"/>
    <w:rsid w:val="0044706D"/>
    <w:rsid w:val="00451F43"/>
    <w:rsid w:val="00452B6B"/>
    <w:rsid w:val="00497028"/>
    <w:rsid w:val="004A2A83"/>
    <w:rsid w:val="004C0C85"/>
    <w:rsid w:val="004C3BDE"/>
    <w:rsid w:val="004E30D6"/>
    <w:rsid w:val="004E5749"/>
    <w:rsid w:val="004E651F"/>
    <w:rsid w:val="0050561E"/>
    <w:rsid w:val="005223AF"/>
    <w:rsid w:val="00541A32"/>
    <w:rsid w:val="005513EA"/>
    <w:rsid w:val="00553B40"/>
    <w:rsid w:val="00560616"/>
    <w:rsid w:val="00570CE7"/>
    <w:rsid w:val="00575FAF"/>
    <w:rsid w:val="00593E8D"/>
    <w:rsid w:val="005B4774"/>
    <w:rsid w:val="005C6B68"/>
    <w:rsid w:val="005F509F"/>
    <w:rsid w:val="00600A25"/>
    <w:rsid w:val="0063031F"/>
    <w:rsid w:val="006437C0"/>
    <w:rsid w:val="0064558D"/>
    <w:rsid w:val="006472C4"/>
    <w:rsid w:val="0065175D"/>
    <w:rsid w:val="0067634D"/>
    <w:rsid w:val="00686AAA"/>
    <w:rsid w:val="006974B7"/>
    <w:rsid w:val="006B37B7"/>
    <w:rsid w:val="006B7085"/>
    <w:rsid w:val="006C07C4"/>
    <w:rsid w:val="006C344B"/>
    <w:rsid w:val="006C6C22"/>
    <w:rsid w:val="007008CF"/>
    <w:rsid w:val="00707AED"/>
    <w:rsid w:val="00712638"/>
    <w:rsid w:val="007167CC"/>
    <w:rsid w:val="007264A5"/>
    <w:rsid w:val="00760D0B"/>
    <w:rsid w:val="00761FD0"/>
    <w:rsid w:val="00771FD1"/>
    <w:rsid w:val="00773D5F"/>
    <w:rsid w:val="00781575"/>
    <w:rsid w:val="007851BE"/>
    <w:rsid w:val="00790214"/>
    <w:rsid w:val="00793306"/>
    <w:rsid w:val="007B5232"/>
    <w:rsid w:val="007B7077"/>
    <w:rsid w:val="007C14D6"/>
    <w:rsid w:val="007E1E74"/>
    <w:rsid w:val="007E2BB3"/>
    <w:rsid w:val="007E4F86"/>
    <w:rsid w:val="00811134"/>
    <w:rsid w:val="0085230C"/>
    <w:rsid w:val="00854C7F"/>
    <w:rsid w:val="00862FC5"/>
    <w:rsid w:val="0087182F"/>
    <w:rsid w:val="0087509D"/>
    <w:rsid w:val="00883B9E"/>
    <w:rsid w:val="008A3CB7"/>
    <w:rsid w:val="008B2736"/>
    <w:rsid w:val="008B3521"/>
    <w:rsid w:val="008D7B9E"/>
    <w:rsid w:val="008E2900"/>
    <w:rsid w:val="008E3BDC"/>
    <w:rsid w:val="00914267"/>
    <w:rsid w:val="00934C64"/>
    <w:rsid w:val="00941510"/>
    <w:rsid w:val="00960DDA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519B"/>
    <w:rsid w:val="00A00287"/>
    <w:rsid w:val="00A05B9B"/>
    <w:rsid w:val="00A10CDA"/>
    <w:rsid w:val="00A13B6C"/>
    <w:rsid w:val="00A41322"/>
    <w:rsid w:val="00A42547"/>
    <w:rsid w:val="00A47E94"/>
    <w:rsid w:val="00AA7734"/>
    <w:rsid w:val="00AC4ACB"/>
    <w:rsid w:val="00AE6A9D"/>
    <w:rsid w:val="00AF4A06"/>
    <w:rsid w:val="00B11BB2"/>
    <w:rsid w:val="00B13692"/>
    <w:rsid w:val="00B224E5"/>
    <w:rsid w:val="00B23DA2"/>
    <w:rsid w:val="00B330E6"/>
    <w:rsid w:val="00B509FC"/>
    <w:rsid w:val="00B64DCA"/>
    <w:rsid w:val="00B73781"/>
    <w:rsid w:val="00B7660E"/>
    <w:rsid w:val="00B8351B"/>
    <w:rsid w:val="00B95782"/>
    <w:rsid w:val="00BC5DA7"/>
    <w:rsid w:val="00BD41F6"/>
    <w:rsid w:val="00BF6CA4"/>
    <w:rsid w:val="00C1539D"/>
    <w:rsid w:val="00C16480"/>
    <w:rsid w:val="00C21238"/>
    <w:rsid w:val="00C216AE"/>
    <w:rsid w:val="00C26ED0"/>
    <w:rsid w:val="00C3045F"/>
    <w:rsid w:val="00C33FE6"/>
    <w:rsid w:val="00C77631"/>
    <w:rsid w:val="00C77AEA"/>
    <w:rsid w:val="00C81DB8"/>
    <w:rsid w:val="00CA3ED1"/>
    <w:rsid w:val="00CA51BD"/>
    <w:rsid w:val="00CC384A"/>
    <w:rsid w:val="00CD3DDC"/>
    <w:rsid w:val="00CD7493"/>
    <w:rsid w:val="00CD76DD"/>
    <w:rsid w:val="00CE4A67"/>
    <w:rsid w:val="00CE687B"/>
    <w:rsid w:val="00CF27C9"/>
    <w:rsid w:val="00D0421D"/>
    <w:rsid w:val="00D1127F"/>
    <w:rsid w:val="00D12B14"/>
    <w:rsid w:val="00D13F2E"/>
    <w:rsid w:val="00D239AD"/>
    <w:rsid w:val="00D2626C"/>
    <w:rsid w:val="00D3016A"/>
    <w:rsid w:val="00D317AD"/>
    <w:rsid w:val="00D5060E"/>
    <w:rsid w:val="00D51311"/>
    <w:rsid w:val="00D66A19"/>
    <w:rsid w:val="00DB2D1B"/>
    <w:rsid w:val="00DF20A6"/>
    <w:rsid w:val="00E00F3F"/>
    <w:rsid w:val="00E01AA0"/>
    <w:rsid w:val="00E0676D"/>
    <w:rsid w:val="00E06DC1"/>
    <w:rsid w:val="00E279FB"/>
    <w:rsid w:val="00E33AD5"/>
    <w:rsid w:val="00E56012"/>
    <w:rsid w:val="00E6213F"/>
    <w:rsid w:val="00E668EE"/>
    <w:rsid w:val="00E90756"/>
    <w:rsid w:val="00E97AE3"/>
    <w:rsid w:val="00EA6950"/>
    <w:rsid w:val="00EB2680"/>
    <w:rsid w:val="00EB5853"/>
    <w:rsid w:val="00EC08A9"/>
    <w:rsid w:val="00ED59D4"/>
    <w:rsid w:val="00EF0DAF"/>
    <w:rsid w:val="00F028A3"/>
    <w:rsid w:val="00F064C0"/>
    <w:rsid w:val="00F1543D"/>
    <w:rsid w:val="00F23E2C"/>
    <w:rsid w:val="00F2478A"/>
    <w:rsid w:val="00F37BAB"/>
    <w:rsid w:val="00F4683E"/>
    <w:rsid w:val="00F5490C"/>
    <w:rsid w:val="00F62F55"/>
    <w:rsid w:val="00F75E57"/>
    <w:rsid w:val="00F8122B"/>
    <w:rsid w:val="00F84225"/>
    <w:rsid w:val="00F92D24"/>
    <w:rsid w:val="00FE45C1"/>
    <w:rsid w:val="00FE5795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_x0000_s1123"/>
        <o:r id="V:Rule2" type="connector" idref="#_x0000_s1122"/>
        <o:r id="V:Rule3" type="connector" idref="#_x0000_s1117"/>
        <o:r id="V:Rule4" type="connector" idref="#_x0000_s1119"/>
        <o:r id="V:Rule5" type="connector" idref="#_x0000_s1121"/>
        <o:r id="V:Rule6" type="connector" idref="#_x0000_s1124"/>
        <o:r id="V:Rule7" type="connector" idref="#_x0000_s1126"/>
        <o:r id="V:Rule8" type="connector" idref="#_x0000_s1127"/>
        <o:r id="V:Rule9" type="connector" idref="#_x0000_s1128"/>
        <o:r id="V:Rule10" type="connector" idref="#_x0000_s1118"/>
        <o:r id="V:Rule11" type="connector" idref="#_x0000_s1120"/>
        <o:r id="V:Rule12" type="connector" idref="#_x0000_s112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da.moph.go.th/psiond/download/law/fda/&#3605;&#3656;&#3629;&#3629;&#3634;&#3618;&#3640;internet_2556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da.moph.go.th/psiond/download/provincial/officer54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/law/ministrial%20reg/ministrial_reg_2552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fda.moph.go.th/psiond/download/law/ministrial%20reg/ministerial_reg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law/ministrial%20reg/ministerial_reg4_2555.pdf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AB406-6451-448B-B536-28AD30AC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</TotalTime>
  <Pages>11</Pages>
  <Words>2575</Words>
  <Characters>14681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11</cp:revision>
  <cp:lastPrinted>2015-07-02T12:27:00Z</cp:lastPrinted>
  <dcterms:created xsi:type="dcterms:W3CDTF">2015-06-19T04:30:00Z</dcterms:created>
  <dcterms:modified xsi:type="dcterms:W3CDTF">2015-07-10T04:02:00Z</dcterms:modified>
</cp:coreProperties>
</file>